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5F03A5" w:rsidP="007E0D19">
      <w:pPr>
        <w:rPr>
          <w:rFonts w:cs="Arial"/>
          <w:sz w:val="28"/>
          <w:szCs w:val="28"/>
        </w:rPr>
      </w:pPr>
      <w:r>
        <w:rPr>
          <w:rFonts w:cs="Arial"/>
          <w:sz w:val="28"/>
          <w:szCs w:val="28"/>
        </w:rPr>
        <w:t xml:space="preserve"> </w:t>
      </w:r>
    </w:p>
    <w:p w:rsidR="007839DB" w:rsidRDefault="007E0D19" w:rsidP="007839DB">
      <w:pPr>
        <w:rPr>
          <w:b/>
        </w:rPr>
      </w:pPr>
      <w:r w:rsidRPr="00BB2767">
        <w:rPr>
          <w:b/>
        </w:rPr>
        <w:t>Present:</w:t>
      </w:r>
      <w:r w:rsidR="00F308BC">
        <w:rPr>
          <w:b/>
        </w:rPr>
        <w:tab/>
      </w:r>
      <w:r w:rsidR="003D215F">
        <w:rPr>
          <w:b/>
        </w:rPr>
        <w:tab/>
      </w:r>
      <w:r w:rsidR="007839DB">
        <w:rPr>
          <w:b/>
        </w:rPr>
        <w:t>C. Elliott</w:t>
      </w:r>
      <w:r w:rsidR="007839DB">
        <w:rPr>
          <w:b/>
        </w:rPr>
        <w:tab/>
      </w:r>
      <w:r w:rsidR="007839DB">
        <w:rPr>
          <w:b/>
        </w:rPr>
        <w:tab/>
        <w:t>Mayor</w:t>
      </w:r>
      <w:r w:rsidR="007839DB">
        <w:rPr>
          <w:b/>
        </w:rPr>
        <w:tab/>
      </w:r>
      <w:r w:rsidR="007839DB">
        <w:rPr>
          <w:b/>
        </w:rPr>
        <w:tab/>
      </w:r>
    </w:p>
    <w:p w:rsidR="00B83813" w:rsidRDefault="00B83813" w:rsidP="007839DB">
      <w:pPr>
        <w:ind w:left="1440" w:firstLine="720"/>
        <w:rPr>
          <w:b/>
        </w:rPr>
      </w:pPr>
      <w:r>
        <w:rPr>
          <w:b/>
        </w:rPr>
        <w:t>C. Abbott</w:t>
      </w:r>
      <w:r>
        <w:rPr>
          <w:b/>
        </w:rPr>
        <w:tab/>
      </w:r>
      <w:r>
        <w:rPr>
          <w:b/>
        </w:rPr>
        <w:tab/>
        <w:t>Deputy Mayor</w:t>
      </w:r>
      <w:r>
        <w:rPr>
          <w:b/>
        </w:rPr>
        <w:tab/>
      </w:r>
    </w:p>
    <w:p w:rsidR="00CC32A5" w:rsidRDefault="004F035C" w:rsidP="00F10CED">
      <w:pPr>
        <w:rPr>
          <w:b/>
        </w:rPr>
      </w:pPr>
      <w:r>
        <w:rPr>
          <w:b/>
        </w:rPr>
        <w:tab/>
      </w:r>
      <w:r>
        <w:rPr>
          <w:b/>
        </w:rPr>
        <w:tab/>
      </w:r>
      <w:r>
        <w:rPr>
          <w:b/>
        </w:rPr>
        <w:tab/>
      </w:r>
      <w:r w:rsidR="00F10CED">
        <w:rPr>
          <w:b/>
        </w:rPr>
        <w:t>G</w:t>
      </w:r>
      <w:r w:rsidR="00CC32A5">
        <w:rPr>
          <w:b/>
        </w:rPr>
        <w:t>. Parrott</w:t>
      </w:r>
      <w:r w:rsidR="00CC32A5">
        <w:rPr>
          <w:b/>
        </w:rPr>
        <w:tab/>
      </w:r>
      <w:r w:rsidR="00CC32A5">
        <w:rPr>
          <w:b/>
        </w:rPr>
        <w:tab/>
      </w:r>
      <w:proofErr w:type="spellStart"/>
      <w:r w:rsidR="00CC32A5">
        <w:rPr>
          <w:b/>
        </w:rPr>
        <w:t>Councillor</w:t>
      </w:r>
      <w:proofErr w:type="spellEnd"/>
    </w:p>
    <w:p w:rsidR="007839DB" w:rsidRDefault="007839DB" w:rsidP="007839DB">
      <w:pPr>
        <w:ind w:left="1440" w:firstLine="720"/>
        <w:rPr>
          <w:b/>
        </w:rPr>
      </w:pPr>
      <w:r>
        <w:rPr>
          <w:b/>
        </w:rPr>
        <w:t>B. Dove</w:t>
      </w:r>
      <w:r>
        <w:rPr>
          <w:b/>
        </w:rPr>
        <w:tab/>
      </w:r>
      <w:r>
        <w:rPr>
          <w:b/>
        </w:rPr>
        <w:tab/>
      </w:r>
      <w:proofErr w:type="spellStart"/>
      <w:r>
        <w:rPr>
          <w:b/>
        </w:rPr>
        <w:t>Councillor</w:t>
      </w:r>
      <w:proofErr w:type="spellEnd"/>
    </w:p>
    <w:p w:rsidR="00991252" w:rsidRDefault="00807775" w:rsidP="00A27561">
      <w:pPr>
        <w:ind w:left="2160"/>
        <w:rPr>
          <w:b/>
        </w:rPr>
      </w:pPr>
      <w:r>
        <w:rPr>
          <w:b/>
        </w:rPr>
        <w:t>R. Anstey</w:t>
      </w:r>
      <w:r>
        <w:rPr>
          <w:b/>
        </w:rPr>
        <w:tab/>
      </w:r>
      <w:r>
        <w:rPr>
          <w:b/>
        </w:rPr>
        <w:tab/>
      </w:r>
      <w:proofErr w:type="spellStart"/>
      <w:r>
        <w:rPr>
          <w:b/>
        </w:rPr>
        <w:t>Councillor</w:t>
      </w:r>
      <w:proofErr w:type="spellEnd"/>
      <w:r>
        <w:rPr>
          <w:b/>
        </w:rPr>
        <w:t xml:space="preserve"> </w:t>
      </w:r>
      <w:r w:rsidR="00A27561">
        <w:rPr>
          <w:b/>
        </w:rPr>
        <w:br/>
        <w:t>W. Lorenzen</w:t>
      </w:r>
      <w:r w:rsidR="00A27561">
        <w:rPr>
          <w:b/>
        </w:rPr>
        <w:tab/>
      </w:r>
      <w:r w:rsidR="00A27561">
        <w:rPr>
          <w:b/>
        </w:rPr>
        <w:tab/>
      </w:r>
      <w:proofErr w:type="spellStart"/>
      <w:r w:rsidR="00A27561">
        <w:rPr>
          <w:b/>
        </w:rPr>
        <w:t>Councillor</w:t>
      </w:r>
      <w:proofErr w:type="spellEnd"/>
    </w:p>
    <w:p w:rsidR="00F9098B" w:rsidRDefault="00F9098B" w:rsidP="007E0D19">
      <w:pPr>
        <w:rPr>
          <w:b/>
        </w:rPr>
      </w:pPr>
    </w:p>
    <w:p w:rsidR="00F308BC" w:rsidRDefault="00E0701F" w:rsidP="007E0D19">
      <w:pPr>
        <w:rPr>
          <w:b/>
        </w:rPr>
      </w:pPr>
      <w:r>
        <w:rPr>
          <w:b/>
        </w:rPr>
        <w:t>A</w:t>
      </w:r>
      <w:r w:rsidR="00F308BC">
        <w:rPr>
          <w:b/>
        </w:rPr>
        <w:t>dvisory</w:t>
      </w:r>
      <w:r w:rsidR="00CE36CE">
        <w:rPr>
          <w:b/>
        </w:rPr>
        <w:t xml:space="preserve"> and</w:t>
      </w:r>
    </w:p>
    <w:p w:rsidR="003A390A" w:rsidRDefault="00F308BC" w:rsidP="00991252">
      <w:pPr>
        <w:rPr>
          <w:b/>
        </w:rPr>
      </w:pPr>
      <w:r>
        <w:rPr>
          <w:b/>
        </w:rPr>
        <w:t>Resource:</w:t>
      </w:r>
      <w:r>
        <w:rPr>
          <w:b/>
        </w:rPr>
        <w:tab/>
      </w:r>
      <w:r w:rsidR="00FF2551">
        <w:rPr>
          <w:b/>
        </w:rPr>
        <w:tab/>
      </w:r>
      <w:r w:rsidR="003A390A">
        <w:rPr>
          <w:b/>
        </w:rPr>
        <w:t xml:space="preserve">D. Chafe </w:t>
      </w:r>
      <w:r w:rsidR="003A390A">
        <w:rPr>
          <w:b/>
        </w:rPr>
        <w:tab/>
      </w:r>
      <w:r w:rsidR="003A390A">
        <w:rPr>
          <w:b/>
        </w:rPr>
        <w:tab/>
        <w:t>Chief Administrative Officer</w:t>
      </w:r>
    </w:p>
    <w:p w:rsidR="00A27561" w:rsidRDefault="00A27561" w:rsidP="00991252">
      <w:pPr>
        <w:rPr>
          <w:b/>
        </w:rPr>
      </w:pPr>
      <w:r>
        <w:rPr>
          <w:b/>
        </w:rPr>
        <w:tab/>
      </w:r>
      <w:r>
        <w:rPr>
          <w:b/>
        </w:rPr>
        <w:tab/>
      </w:r>
      <w:r>
        <w:rPr>
          <w:b/>
        </w:rPr>
        <w:tab/>
        <w:t>G. Brown</w:t>
      </w:r>
      <w:r>
        <w:rPr>
          <w:b/>
        </w:rPr>
        <w:tab/>
      </w:r>
      <w:r>
        <w:rPr>
          <w:b/>
        </w:rPr>
        <w:tab/>
        <w:t>Town Clerk</w:t>
      </w:r>
    </w:p>
    <w:p w:rsidR="00F9098B" w:rsidRDefault="00F9098B" w:rsidP="00991252">
      <w:pPr>
        <w:rPr>
          <w:b/>
        </w:rPr>
      </w:pPr>
      <w:r>
        <w:rPr>
          <w:b/>
        </w:rPr>
        <w:tab/>
      </w:r>
      <w:r>
        <w:rPr>
          <w:b/>
        </w:rPr>
        <w:tab/>
      </w:r>
      <w:r>
        <w:rPr>
          <w:b/>
        </w:rPr>
        <w:tab/>
      </w:r>
      <w:r w:rsidR="00807775">
        <w:rPr>
          <w:b/>
        </w:rPr>
        <w:t>S. Fisher</w:t>
      </w:r>
      <w:r w:rsidR="00807775">
        <w:rPr>
          <w:b/>
        </w:rPr>
        <w:tab/>
      </w:r>
      <w:r>
        <w:rPr>
          <w:b/>
        </w:rPr>
        <w:tab/>
      </w:r>
      <w:r w:rsidR="00A27561">
        <w:rPr>
          <w:b/>
        </w:rPr>
        <w:t>Deputy Municipal Clerk</w:t>
      </w:r>
    </w:p>
    <w:p w:rsidR="00616F2E" w:rsidRDefault="00F45FDB" w:rsidP="00BC7929">
      <w:pPr>
        <w:rPr>
          <w:b/>
        </w:rPr>
      </w:pPr>
      <w:r>
        <w:rPr>
          <w:b/>
        </w:rPr>
        <w:tab/>
      </w:r>
      <w:r>
        <w:rPr>
          <w:b/>
        </w:rPr>
        <w:tab/>
      </w:r>
      <w:r>
        <w:rPr>
          <w:b/>
        </w:rPr>
        <w:tab/>
      </w:r>
      <w:r w:rsidR="00807775">
        <w:rPr>
          <w:b/>
        </w:rPr>
        <w:t>J. Blackwood</w:t>
      </w:r>
      <w:r w:rsidR="00616F2E">
        <w:rPr>
          <w:b/>
        </w:rPr>
        <w:tab/>
      </w:r>
      <w:r w:rsidR="00616F2E">
        <w:rPr>
          <w:b/>
        </w:rPr>
        <w:tab/>
        <w:t>Director of Engineering</w:t>
      </w:r>
      <w:r w:rsidR="000A2EA2">
        <w:rPr>
          <w:b/>
        </w:rPr>
        <w:t xml:space="preserve"> </w:t>
      </w:r>
    </w:p>
    <w:p w:rsidR="00104F67" w:rsidRDefault="00821A86" w:rsidP="00BC7929">
      <w:pPr>
        <w:rPr>
          <w:b/>
        </w:rPr>
      </w:pPr>
      <w:r>
        <w:rPr>
          <w:b/>
        </w:rPr>
        <w:tab/>
      </w:r>
      <w:r>
        <w:rPr>
          <w:b/>
        </w:rPr>
        <w:tab/>
      </w:r>
      <w:r>
        <w:rPr>
          <w:b/>
        </w:rPr>
        <w:tab/>
      </w:r>
      <w:r w:rsidR="00F9098B">
        <w:rPr>
          <w:b/>
        </w:rPr>
        <w:t>S. Burbridge</w:t>
      </w:r>
      <w:r w:rsidR="00F9098B">
        <w:rPr>
          <w:b/>
        </w:rPr>
        <w:tab/>
      </w:r>
      <w:r w:rsidR="00104F67">
        <w:rPr>
          <w:b/>
        </w:rPr>
        <w:tab/>
        <w:t xml:space="preserve">Director of </w:t>
      </w:r>
      <w:r w:rsidR="00F9098B">
        <w:rPr>
          <w:b/>
        </w:rPr>
        <w:t xml:space="preserve">Public Works </w:t>
      </w:r>
    </w:p>
    <w:p w:rsidR="00CC32A5" w:rsidRDefault="00F9098B" w:rsidP="00BC7929">
      <w:pPr>
        <w:rPr>
          <w:b/>
        </w:rPr>
      </w:pPr>
      <w:r>
        <w:rPr>
          <w:b/>
        </w:rPr>
        <w:tab/>
      </w:r>
      <w:r>
        <w:rPr>
          <w:b/>
        </w:rPr>
        <w:tab/>
      </w:r>
      <w:r>
        <w:rPr>
          <w:b/>
        </w:rPr>
        <w:tab/>
      </w:r>
      <w:r w:rsidR="00A27561">
        <w:rPr>
          <w:b/>
        </w:rPr>
        <w:t>P. Fudge</w:t>
      </w:r>
      <w:r w:rsidR="004F035C">
        <w:rPr>
          <w:b/>
        </w:rPr>
        <w:tab/>
      </w:r>
      <w:r w:rsidR="00CC32A5">
        <w:rPr>
          <w:b/>
        </w:rPr>
        <w:tab/>
        <w:t>Fire Chief</w:t>
      </w:r>
    </w:p>
    <w:p w:rsidR="00CC7194" w:rsidRDefault="000A2EA2" w:rsidP="00BC7929">
      <w:pPr>
        <w:rPr>
          <w:b/>
        </w:rPr>
      </w:pPr>
      <w:r>
        <w:rPr>
          <w:b/>
        </w:rPr>
        <w:tab/>
      </w:r>
      <w:r>
        <w:rPr>
          <w:b/>
        </w:rPr>
        <w:tab/>
      </w:r>
      <w:r>
        <w:rPr>
          <w:b/>
        </w:rPr>
        <w:tab/>
      </w:r>
      <w:r w:rsidR="007839DB">
        <w:rPr>
          <w:b/>
        </w:rPr>
        <w:t>D. Quinton</w:t>
      </w:r>
      <w:r>
        <w:rPr>
          <w:b/>
        </w:rPr>
        <w:tab/>
      </w:r>
      <w:r>
        <w:rPr>
          <w:b/>
        </w:rPr>
        <w:tab/>
      </w:r>
      <w:r w:rsidR="00CC7194">
        <w:rPr>
          <w:b/>
        </w:rPr>
        <w:t>Director of Development</w:t>
      </w:r>
      <w:r w:rsidR="007839DB">
        <w:rPr>
          <w:b/>
        </w:rPr>
        <w:t xml:space="preserve"> (A)</w:t>
      </w:r>
    </w:p>
    <w:p w:rsidR="00807775" w:rsidRDefault="00807775" w:rsidP="00BC7929">
      <w:pPr>
        <w:rPr>
          <w:b/>
        </w:rPr>
      </w:pPr>
      <w:r>
        <w:rPr>
          <w:b/>
        </w:rPr>
        <w:tab/>
      </w:r>
      <w:r>
        <w:rPr>
          <w:b/>
        </w:rPr>
        <w:tab/>
      </w:r>
      <w:r>
        <w:rPr>
          <w:b/>
        </w:rPr>
        <w:tab/>
      </w:r>
      <w:r w:rsidR="00A27561">
        <w:rPr>
          <w:b/>
        </w:rPr>
        <w:t>N. Newell</w:t>
      </w:r>
      <w:r>
        <w:rPr>
          <w:b/>
        </w:rPr>
        <w:tab/>
      </w:r>
      <w:r>
        <w:rPr>
          <w:b/>
        </w:rPr>
        <w:tab/>
        <w:t>Director of Rec</w:t>
      </w:r>
      <w:r w:rsidR="00A27561">
        <w:rPr>
          <w:b/>
        </w:rPr>
        <w:t>reation &amp; Community Services</w:t>
      </w:r>
    </w:p>
    <w:p w:rsidR="00F10CED" w:rsidRDefault="00F10CED" w:rsidP="00BC7929">
      <w:pPr>
        <w:rPr>
          <w:b/>
        </w:rPr>
      </w:pPr>
    </w:p>
    <w:p w:rsidR="007839DB" w:rsidRDefault="00F10CED" w:rsidP="007839DB">
      <w:pPr>
        <w:rPr>
          <w:b/>
        </w:rPr>
      </w:pPr>
      <w:r>
        <w:rPr>
          <w:b/>
        </w:rPr>
        <w:t>Regrets:</w:t>
      </w:r>
      <w:r>
        <w:rPr>
          <w:b/>
        </w:rPr>
        <w:tab/>
      </w:r>
      <w:r w:rsidR="00807775">
        <w:rPr>
          <w:b/>
        </w:rPr>
        <w:tab/>
      </w:r>
      <w:r w:rsidR="007839DB">
        <w:rPr>
          <w:b/>
        </w:rPr>
        <w:t xml:space="preserve">S. </w:t>
      </w:r>
      <w:proofErr w:type="spellStart"/>
      <w:r w:rsidR="007839DB">
        <w:rPr>
          <w:b/>
        </w:rPr>
        <w:t>McBreairty</w:t>
      </w:r>
      <w:proofErr w:type="spellEnd"/>
      <w:r w:rsidR="007839DB">
        <w:rPr>
          <w:b/>
        </w:rPr>
        <w:tab/>
      </w:r>
      <w:r w:rsidR="007839DB">
        <w:rPr>
          <w:b/>
        </w:rPr>
        <w:tab/>
      </w:r>
      <w:proofErr w:type="spellStart"/>
      <w:r w:rsidR="007839DB">
        <w:rPr>
          <w:b/>
        </w:rPr>
        <w:t>Councillor</w:t>
      </w:r>
      <w:proofErr w:type="spellEnd"/>
    </w:p>
    <w:p w:rsidR="00CC7194" w:rsidRDefault="00F45FDB" w:rsidP="00BC7929">
      <w:pPr>
        <w:rPr>
          <w:b/>
        </w:rPr>
      </w:pPr>
      <w:r>
        <w:rPr>
          <w:b/>
        </w:rPr>
        <w:tab/>
      </w: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CC32A5">
        <w:t>0</w:t>
      </w:r>
      <w:r>
        <w:t>pm.</w:t>
      </w:r>
    </w:p>
    <w:p w:rsidR="00273125" w:rsidRDefault="00A03584" w:rsidP="00EC184D">
      <w:pPr>
        <w:pStyle w:val="Heading1"/>
      </w:pPr>
      <w:r>
        <w:t>2.</w:t>
      </w:r>
      <w:r>
        <w:tab/>
        <w:t>VISITORS/PRESENTATIONS</w:t>
      </w:r>
    </w:p>
    <w:p w:rsidR="00F10CED" w:rsidRDefault="007839DB" w:rsidP="007839DB">
      <w:pPr>
        <w:pStyle w:val="Heading3"/>
      </w:pPr>
      <w:r>
        <w:t>Wounded Warriors Presentation</w:t>
      </w:r>
    </w:p>
    <w:p w:rsidR="007839DB" w:rsidRPr="00607C2F" w:rsidRDefault="007839DB" w:rsidP="007839DB">
      <w:pPr>
        <w:autoSpaceDE w:val="0"/>
        <w:autoSpaceDN w:val="0"/>
        <w:adjustRightInd w:val="0"/>
        <w:rPr>
          <w:rFonts w:ascii="Calibri" w:hAnsi="Calibri" w:cs="Calibri"/>
          <w:color w:val="000000"/>
        </w:rPr>
      </w:pPr>
      <w:r w:rsidRPr="00607C2F">
        <w:rPr>
          <w:rFonts w:ascii="Calibri" w:hAnsi="Calibri" w:cs="Calibri"/>
          <w:color w:val="000000"/>
        </w:rPr>
        <w:t>This item was deferred until the next Council meeting.</w:t>
      </w:r>
    </w:p>
    <w:p w:rsidR="007839DB" w:rsidRDefault="007839DB" w:rsidP="007839DB">
      <w:pPr>
        <w:autoSpaceDE w:val="0"/>
        <w:autoSpaceDN w:val="0"/>
        <w:adjustRightInd w:val="0"/>
        <w:rPr>
          <w:rFonts w:ascii="Calibri" w:hAnsi="Calibri" w:cs="Calibri"/>
          <w:color w:val="000000"/>
        </w:rPr>
      </w:pPr>
    </w:p>
    <w:p w:rsidR="007839DB" w:rsidRDefault="007839DB" w:rsidP="007839DB">
      <w:pPr>
        <w:pStyle w:val="Heading3"/>
      </w:pPr>
      <w:r>
        <w:t>National Teen Driver Safety Week Proclamation</w:t>
      </w:r>
    </w:p>
    <w:p w:rsidR="007839DB" w:rsidRPr="00607C2F" w:rsidRDefault="007839DB" w:rsidP="007839DB">
      <w:pPr>
        <w:autoSpaceDE w:val="0"/>
        <w:autoSpaceDN w:val="0"/>
        <w:adjustRightInd w:val="0"/>
        <w:rPr>
          <w:rFonts w:ascii="Calibri" w:hAnsi="Calibri" w:cs="Calibri"/>
          <w:color w:val="000000"/>
        </w:rPr>
      </w:pPr>
      <w:r w:rsidRPr="00607C2F">
        <w:rPr>
          <w:rFonts w:ascii="Calibri" w:hAnsi="Calibri" w:cs="Calibri"/>
          <w:color w:val="000000"/>
        </w:rPr>
        <w:t>The Mayor proclaimed the third full week in October as National Teen Driver Safety Week.</w:t>
      </w:r>
    </w:p>
    <w:p w:rsidR="007839DB" w:rsidRDefault="007839DB" w:rsidP="007839DB">
      <w:pPr>
        <w:autoSpaceDE w:val="0"/>
        <w:autoSpaceDN w:val="0"/>
        <w:adjustRightInd w:val="0"/>
        <w:rPr>
          <w:rFonts w:ascii="Calibri" w:hAnsi="Calibri" w:cs="Calibri"/>
          <w:color w:val="000000"/>
        </w:rPr>
      </w:pPr>
    </w:p>
    <w:p w:rsidR="007839DB" w:rsidRDefault="007839DB" w:rsidP="007839DB">
      <w:pPr>
        <w:autoSpaceDE w:val="0"/>
        <w:autoSpaceDN w:val="0"/>
        <w:adjustRightInd w:val="0"/>
        <w:rPr>
          <w:rFonts w:ascii="Calibri" w:hAnsi="Calibri" w:cs="Calibri"/>
          <w:color w:val="000000"/>
        </w:rPr>
      </w:pPr>
    </w:p>
    <w:p w:rsidR="007839DB" w:rsidRDefault="007839DB" w:rsidP="007839DB">
      <w:pPr>
        <w:autoSpaceDE w:val="0"/>
        <w:autoSpaceDN w:val="0"/>
        <w:adjustRightInd w:val="0"/>
        <w:rPr>
          <w:rFonts w:ascii="Calibri" w:hAnsi="Calibri" w:cs="Calibri"/>
          <w:color w:val="000000"/>
        </w:rPr>
      </w:pPr>
    </w:p>
    <w:p w:rsidR="007839DB" w:rsidRDefault="007839DB" w:rsidP="007839DB">
      <w:pPr>
        <w:autoSpaceDE w:val="0"/>
        <w:autoSpaceDN w:val="0"/>
        <w:adjustRightInd w:val="0"/>
        <w:rPr>
          <w:rFonts w:ascii="Calibri" w:hAnsi="Calibri" w:cs="Calibri"/>
          <w:color w:val="000000"/>
        </w:rPr>
      </w:pPr>
    </w:p>
    <w:p w:rsidR="007839DB" w:rsidRDefault="007839DB" w:rsidP="007839DB">
      <w:pPr>
        <w:pStyle w:val="Heading3"/>
      </w:pPr>
      <w:r>
        <w:t>Alleged Organ Harvesting in China</w:t>
      </w:r>
    </w:p>
    <w:p w:rsidR="007839DB" w:rsidRDefault="007839DB" w:rsidP="007839DB">
      <w:r>
        <w:t>WHEREAS the Town of Gander has received representation from members of Falun Gong that the Chinese government is involved in organ harvesting from religious or political prisoners; and</w:t>
      </w:r>
    </w:p>
    <w:p w:rsidR="007839DB" w:rsidRDefault="007839DB" w:rsidP="007839DB"/>
    <w:p w:rsidR="007839DB" w:rsidRDefault="007839DB" w:rsidP="007839DB">
      <w:r>
        <w:t xml:space="preserve">WHEREAS in 2006 and in 2016 Canadian researchers David </w:t>
      </w:r>
      <w:proofErr w:type="spellStart"/>
      <w:r>
        <w:t>Matas</w:t>
      </w:r>
      <w:proofErr w:type="spellEnd"/>
      <w:r>
        <w:t>, human rights attorney, and David Kilgour, former Canadian Secretary of State for Asia-Pacific, conducted an independent investigation into allegations of organ harvesting from Falun Gong prisoners in China, and concluded that Falun Gong practitioners being killed for their organs was highly probable;</w:t>
      </w:r>
    </w:p>
    <w:p w:rsidR="007839DB" w:rsidRDefault="007839DB" w:rsidP="007839DB"/>
    <w:p w:rsidR="007839DB" w:rsidRPr="0045291E" w:rsidRDefault="007839DB" w:rsidP="007839DB">
      <w:r>
        <w:t>THEREFORE BE IT RESOLVED that the Town of Gander request that the Government of Canada review the allegations of organ harvesting by the Chinese government.</w:t>
      </w:r>
    </w:p>
    <w:p w:rsidR="00807775" w:rsidRDefault="00807775" w:rsidP="00891588">
      <w:pPr>
        <w:autoSpaceDE w:val="0"/>
        <w:autoSpaceDN w:val="0"/>
        <w:adjustRightInd w:val="0"/>
        <w:rPr>
          <w:rFonts w:ascii="Calibri" w:hAnsi="Calibri" w:cs="Calibri"/>
          <w:color w:val="000000"/>
        </w:rPr>
      </w:pPr>
    </w:p>
    <w:p w:rsidR="00A27561" w:rsidRDefault="00A27561" w:rsidP="00B83813">
      <w:pPr>
        <w:pStyle w:val="Heading1"/>
        <w:spacing w:before="0"/>
      </w:pPr>
    </w:p>
    <w:p w:rsidR="00FC700D" w:rsidRDefault="006D1F9B" w:rsidP="00B83813">
      <w:pPr>
        <w:pStyle w:val="Heading1"/>
        <w:spacing w:before="0"/>
      </w:pPr>
      <w:r>
        <w:t>3</w:t>
      </w:r>
      <w:r w:rsidR="00FC700D">
        <w:t>.</w:t>
      </w:r>
      <w:r w:rsidR="00FC700D">
        <w:tab/>
        <w:t>MINUTES FOR APPROVAL</w:t>
      </w:r>
    </w:p>
    <w:p w:rsidR="00BA0A0A" w:rsidRPr="00BA0A0A" w:rsidRDefault="00F052A4" w:rsidP="00E177B3">
      <w:pPr>
        <w:tabs>
          <w:tab w:val="center" w:pos="4680"/>
        </w:tabs>
        <w:rPr>
          <w:b/>
          <w:sz w:val="26"/>
          <w:szCs w:val="26"/>
        </w:rPr>
      </w:pPr>
      <w:r w:rsidRPr="00BA0A0A">
        <w:rPr>
          <w:b/>
          <w:sz w:val="26"/>
          <w:szCs w:val="26"/>
        </w:rPr>
        <w:t>Motion #</w:t>
      </w:r>
      <w:r w:rsidR="008E6373">
        <w:rPr>
          <w:b/>
          <w:sz w:val="26"/>
          <w:szCs w:val="26"/>
        </w:rPr>
        <w:t>1</w:t>
      </w:r>
      <w:r w:rsidR="00176635">
        <w:rPr>
          <w:b/>
          <w:sz w:val="26"/>
          <w:szCs w:val="26"/>
        </w:rPr>
        <w:t>6-192</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proofErr w:type="spellStart"/>
      <w:r w:rsidR="00B02B93">
        <w:t>Councillor</w:t>
      </w:r>
      <w:proofErr w:type="spellEnd"/>
      <w:r w:rsidR="00B02B93">
        <w:t xml:space="preserve"> Parrott</w:t>
      </w:r>
      <w:r w:rsidR="00991252">
        <w:t xml:space="preserve"> </w:t>
      </w:r>
      <w:r w:rsidR="00F052A4">
        <w:t xml:space="preserve">and seconded by </w:t>
      </w:r>
      <w:r w:rsidR="00176635">
        <w:t>Deputy Mayor Abbott</w:t>
      </w:r>
      <w:r w:rsidR="00D97EDA">
        <w:t xml:space="preserve"> </w:t>
      </w:r>
      <w:r w:rsidR="006D1F9B">
        <w:t>that</w:t>
      </w:r>
      <w:r w:rsidR="00F052A4">
        <w:t xml:space="preserve"> the Minutes from the Regular Mee</w:t>
      </w:r>
      <w:r w:rsidR="001C5C67">
        <w:t xml:space="preserve">ting of Council on </w:t>
      </w:r>
      <w:r w:rsidR="00176635">
        <w:t>September 7, 2016</w:t>
      </w:r>
      <w:r w:rsidR="00F052A4">
        <w:t xml:space="preserve"> be adopted as presented.</w:t>
      </w:r>
    </w:p>
    <w:p w:rsidR="00F10CED" w:rsidRDefault="00F10CED" w:rsidP="00F052A4"/>
    <w:p w:rsidR="00F052A4" w:rsidRDefault="006E16D9" w:rsidP="00F052A4">
      <w:pPr>
        <w:ind w:left="1440" w:firstLine="720"/>
      </w:pPr>
      <w:r>
        <w:t xml:space="preserve">In </w:t>
      </w:r>
      <w:proofErr w:type="spellStart"/>
      <w:r>
        <w:t>Favour</w:t>
      </w:r>
      <w:proofErr w:type="spellEnd"/>
      <w:r>
        <w:t>:</w:t>
      </w:r>
      <w:r>
        <w:tab/>
      </w:r>
      <w:r w:rsidR="00176635">
        <w:t>6</w:t>
      </w:r>
      <w:r w:rsidR="00A71028">
        <w:tab/>
      </w:r>
      <w:r w:rsidR="00F052A4">
        <w:t>Opposing:</w:t>
      </w:r>
      <w:r w:rsidR="00F052A4">
        <w:tab/>
        <w:t>0</w:t>
      </w:r>
    </w:p>
    <w:p w:rsidR="00EE32A9" w:rsidRDefault="00EE32A9" w:rsidP="00F052A4">
      <w:pPr>
        <w:ind w:left="1440" w:firstLine="720"/>
      </w:pPr>
    </w:p>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BA0A0A" w:rsidRDefault="002D6613" w:rsidP="00BA0A0A">
      <w:pPr>
        <w:pStyle w:val="Heading1"/>
      </w:pPr>
      <w:r>
        <w:t>5</w:t>
      </w:r>
      <w:r w:rsidR="00074FA0">
        <w:t>.</w:t>
      </w:r>
      <w:r w:rsidR="00074FA0">
        <w:tab/>
      </w:r>
      <w:r w:rsidR="00BA0A0A">
        <w:t>REPORTS – STANDING COMMITTEES:</w:t>
      </w:r>
    </w:p>
    <w:p w:rsidR="009C3637" w:rsidRDefault="009C3637" w:rsidP="009C3637"/>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F87538">
        <w:t xml:space="preserve"> </w:t>
      </w:r>
      <w:r w:rsidR="00BA0D7E">
        <w:t>report</w:t>
      </w:r>
      <w:r w:rsidR="00752FFD">
        <w:t xml:space="preserve"> </w:t>
      </w:r>
      <w:r w:rsidR="006C38BB">
        <w:t>was</w:t>
      </w:r>
      <w:r w:rsidRPr="003526B6">
        <w:t xml:space="preserve"> presented by </w:t>
      </w:r>
      <w:proofErr w:type="spellStart"/>
      <w:r w:rsidR="00A0259C">
        <w:t>Councillor</w:t>
      </w:r>
      <w:proofErr w:type="spellEnd"/>
      <w:r w:rsidR="00A0259C">
        <w:t xml:space="preserve"> </w:t>
      </w:r>
      <w:r w:rsidR="00A27561">
        <w:t>Lorenzen.</w:t>
      </w:r>
    </w:p>
    <w:p w:rsidR="004F035C" w:rsidRDefault="004F035C" w:rsidP="00B1563D"/>
    <w:p w:rsidR="00EE32A9" w:rsidRDefault="00B1563D" w:rsidP="00953765">
      <w:r>
        <w:t xml:space="preserve">The </w:t>
      </w:r>
      <w:r w:rsidR="00953765">
        <w:t>Recreation &amp; Community Living</w:t>
      </w:r>
      <w:r>
        <w:t xml:space="preserve"> </w:t>
      </w:r>
      <w:r w:rsidR="00752FFD">
        <w:t xml:space="preserve">meeting </w:t>
      </w:r>
      <w:r>
        <w:t xml:space="preserve">was held on </w:t>
      </w:r>
      <w:r w:rsidR="008639B6">
        <w:t>September 19</w:t>
      </w:r>
      <w:r w:rsidR="00856666">
        <w:t>,</w:t>
      </w:r>
      <w:r w:rsidR="00BC191B">
        <w:t xml:space="preserve"> 2016</w:t>
      </w:r>
      <w:r w:rsidR="00953765">
        <w:t xml:space="preserve">.  The meeting was chaired by </w:t>
      </w:r>
      <w:r w:rsidR="008639B6">
        <w:t>W. Lorenzen</w:t>
      </w:r>
      <w:r w:rsidR="00E973A2">
        <w:t>,</w:t>
      </w:r>
      <w:r w:rsidR="006D5E16">
        <w:t xml:space="preserve"> </w:t>
      </w:r>
      <w:proofErr w:type="spellStart"/>
      <w:r w:rsidR="006D5E16">
        <w:t>Councillor</w:t>
      </w:r>
      <w:proofErr w:type="spellEnd"/>
      <w:r>
        <w:t xml:space="preserve">.  </w:t>
      </w:r>
      <w:r w:rsidR="00570BBB">
        <w:t>Other members present included:</w:t>
      </w:r>
      <w:r w:rsidR="006602AD">
        <w:t xml:space="preserve"> </w:t>
      </w:r>
      <w:r w:rsidR="00C30C6C">
        <w:t xml:space="preserve">B. Dove, </w:t>
      </w:r>
      <w:proofErr w:type="spellStart"/>
      <w:r w:rsidR="00C30C6C">
        <w:t>Councillor</w:t>
      </w:r>
      <w:proofErr w:type="spellEnd"/>
      <w:r w:rsidR="00C30C6C">
        <w:t xml:space="preserve">; </w:t>
      </w:r>
      <w:r w:rsidR="008639B6">
        <w:t xml:space="preserve">R. Anstey, </w:t>
      </w:r>
      <w:proofErr w:type="spellStart"/>
      <w:r w:rsidR="008639B6">
        <w:t>Councillor</w:t>
      </w:r>
      <w:proofErr w:type="spellEnd"/>
      <w:r w:rsidR="008639B6">
        <w:t xml:space="preserve">; </w:t>
      </w:r>
      <w:r w:rsidR="00A27561">
        <w:t>N. Newell</w:t>
      </w:r>
      <w:r w:rsidR="00953765">
        <w:t>, Director of R</w:t>
      </w:r>
      <w:r w:rsidR="00BC191B">
        <w:t>ecreation &amp; Community Services</w:t>
      </w:r>
      <w:r w:rsidR="00C30C6C">
        <w:t>.</w:t>
      </w:r>
    </w:p>
    <w:p w:rsidR="00C30C6C" w:rsidRDefault="00C30C6C" w:rsidP="00953765"/>
    <w:p w:rsidR="00B1563D" w:rsidRDefault="00B1563D" w:rsidP="00B1563D">
      <w:r>
        <w:t>The following items were discussed:</w:t>
      </w:r>
    </w:p>
    <w:p w:rsidR="008639B6" w:rsidRDefault="008639B6" w:rsidP="00B1563D"/>
    <w:p w:rsidR="008639B6" w:rsidRDefault="008639B6" w:rsidP="008639B6">
      <w:pPr>
        <w:rPr>
          <w:sz w:val="28"/>
          <w:szCs w:val="28"/>
        </w:rPr>
      </w:pPr>
      <w:r w:rsidRPr="00905C76">
        <w:rPr>
          <w:b/>
          <w:sz w:val="28"/>
          <w:szCs w:val="28"/>
        </w:rPr>
        <w:t xml:space="preserve">Review of </w:t>
      </w:r>
      <w:r>
        <w:rPr>
          <w:b/>
          <w:sz w:val="28"/>
          <w:szCs w:val="28"/>
        </w:rPr>
        <w:t>Previous Minutes</w:t>
      </w:r>
    </w:p>
    <w:p w:rsidR="008639B6" w:rsidRPr="00B4430F" w:rsidRDefault="008639B6" w:rsidP="008639B6">
      <w:pPr>
        <w:rPr>
          <w:sz w:val="22"/>
          <w:szCs w:val="22"/>
        </w:rPr>
      </w:pPr>
    </w:p>
    <w:p w:rsidR="008639B6" w:rsidRDefault="008639B6" w:rsidP="008639B6">
      <w:r>
        <w:t>The previous minutes were reviewed and approved.</w:t>
      </w:r>
    </w:p>
    <w:p w:rsidR="008639B6" w:rsidRPr="00AE155F" w:rsidRDefault="008639B6" w:rsidP="008639B6">
      <w:pPr>
        <w:rPr>
          <w:b/>
          <w:sz w:val="22"/>
          <w:szCs w:val="22"/>
        </w:rPr>
      </w:pPr>
      <w:r>
        <w:rPr>
          <w:b/>
          <w:sz w:val="28"/>
          <w:szCs w:val="28"/>
        </w:rPr>
        <w:t>Cobb’s Pond Flower Beds</w:t>
      </w:r>
    </w:p>
    <w:p w:rsidR="008639B6" w:rsidRPr="00AE155F" w:rsidRDefault="008639B6" w:rsidP="008639B6">
      <w:pPr>
        <w:rPr>
          <w:sz w:val="22"/>
          <w:szCs w:val="22"/>
        </w:rPr>
      </w:pPr>
    </w:p>
    <w:p w:rsidR="008639B6" w:rsidRDefault="008639B6" w:rsidP="008639B6">
      <w:r>
        <w:t>A complaint was received from a resident regarding the alders growing in the flower beds at Cobb’s Pond Rotary Park. The Director advised that this issue has been addressed previously and that, unfortunately during certain times of the season, there are more weeds than usual.  Throughout the season various types of work at the park takes priority but the Facilities Supervisor has been made aware of this.</w:t>
      </w:r>
    </w:p>
    <w:p w:rsidR="008639B6" w:rsidRDefault="008639B6" w:rsidP="008639B6">
      <w:pPr>
        <w:rPr>
          <w:b/>
        </w:rPr>
      </w:pPr>
    </w:p>
    <w:p w:rsidR="008639B6" w:rsidRDefault="008639B6" w:rsidP="008639B6">
      <w:pPr>
        <w:rPr>
          <w:b/>
          <w:sz w:val="22"/>
          <w:szCs w:val="22"/>
        </w:rPr>
      </w:pPr>
      <w:r>
        <w:rPr>
          <w:b/>
          <w:sz w:val="28"/>
          <w:szCs w:val="28"/>
        </w:rPr>
        <w:t>International Food Fair</w:t>
      </w:r>
    </w:p>
    <w:p w:rsidR="008639B6" w:rsidRDefault="008639B6" w:rsidP="008639B6"/>
    <w:p w:rsidR="008639B6" w:rsidRDefault="008639B6" w:rsidP="008639B6">
      <w:r>
        <w:t xml:space="preserve">An e-mail was sent to the Director looking for support from Council for a potential International Food Fair. The Committee agrees this has potential to be a wonderful community event but a more detailed plan outlining the proposed requests from the Town of Gander for in-kind and/or budgetary support needs to be submitted before a commitment can be made. The Director advised she will notify the individual of what needs to be submitted for further consideration. </w:t>
      </w:r>
    </w:p>
    <w:p w:rsidR="008639B6" w:rsidRDefault="008639B6" w:rsidP="008639B6"/>
    <w:p w:rsidR="008639B6" w:rsidRDefault="008639B6" w:rsidP="008639B6">
      <w:pPr>
        <w:rPr>
          <w:b/>
          <w:sz w:val="28"/>
          <w:szCs w:val="28"/>
        </w:rPr>
      </w:pPr>
      <w:r>
        <w:rPr>
          <w:b/>
          <w:sz w:val="28"/>
          <w:szCs w:val="28"/>
        </w:rPr>
        <w:t>Cobb’s Pond Rotary Park Boardwalk</w:t>
      </w:r>
    </w:p>
    <w:p w:rsidR="008639B6" w:rsidRDefault="008639B6" w:rsidP="008639B6"/>
    <w:p w:rsidR="008639B6" w:rsidRDefault="008639B6" w:rsidP="008639B6">
      <w:r>
        <w:t>The Director advised that the Cobb’s Pond Rotary Park Boardwalk is now open. The public is reminded to use caution when using the boardwalk and to please remember to clean up after their pets. There are dog dispenser bags located throughout the boardwalk for residents to avail of. The Department is in the process of planning an official opening for the boardwalk in the fall and the public will be notified of the date.</w:t>
      </w:r>
    </w:p>
    <w:p w:rsidR="008639B6" w:rsidRDefault="008639B6" w:rsidP="008639B6"/>
    <w:p w:rsidR="008639B6" w:rsidRDefault="008639B6" w:rsidP="008639B6">
      <w:pPr>
        <w:rPr>
          <w:b/>
          <w:sz w:val="28"/>
          <w:szCs w:val="28"/>
        </w:rPr>
      </w:pPr>
      <w:r>
        <w:rPr>
          <w:b/>
          <w:sz w:val="28"/>
          <w:szCs w:val="28"/>
        </w:rPr>
        <w:t>9/11 Events and Quad-a-</w:t>
      </w:r>
      <w:proofErr w:type="spellStart"/>
      <w:r>
        <w:rPr>
          <w:b/>
          <w:sz w:val="28"/>
          <w:szCs w:val="28"/>
        </w:rPr>
        <w:t>Palooza</w:t>
      </w:r>
      <w:proofErr w:type="spellEnd"/>
    </w:p>
    <w:p w:rsidR="008639B6" w:rsidRDefault="008639B6" w:rsidP="008639B6">
      <w:pPr>
        <w:rPr>
          <w:b/>
          <w:sz w:val="28"/>
          <w:szCs w:val="28"/>
        </w:rPr>
      </w:pPr>
    </w:p>
    <w:p w:rsidR="008639B6" w:rsidRDefault="008639B6" w:rsidP="008639B6">
      <w:r>
        <w:t>The Director advised the Committee on two events that happened during the weekend of Sept 10</w:t>
      </w:r>
      <w:r w:rsidRPr="008639B6">
        <w:rPr>
          <w:vertAlign w:val="superscript"/>
        </w:rPr>
        <w:t>th</w:t>
      </w:r>
      <w:r>
        <w:t xml:space="preserve"> &amp; 11</w:t>
      </w:r>
      <w:r w:rsidRPr="00AA027D">
        <w:rPr>
          <w:vertAlign w:val="superscript"/>
        </w:rPr>
        <w:t>th</w:t>
      </w:r>
      <w:r>
        <w:t>, namely Quad-a-</w:t>
      </w:r>
      <w:proofErr w:type="spellStart"/>
      <w:r>
        <w:t>Palooza</w:t>
      </w:r>
      <w:proofErr w:type="spellEnd"/>
      <w:r>
        <w:t xml:space="preserve"> and the 9/11 </w:t>
      </w:r>
      <w:r w:rsidR="00403576">
        <w:t>activities</w:t>
      </w:r>
      <w:r>
        <w:t>. It was a busy weekend for the Recreation &amp; Community Services Department that required all staff and resources. The final reports for these events will follow for the Committee and the 2017 budget process. The Committee would like to thank the Department and all staff for working to ensure that both events were successful.</w:t>
      </w:r>
    </w:p>
    <w:p w:rsidR="008639B6" w:rsidRDefault="008639B6" w:rsidP="008639B6"/>
    <w:p w:rsidR="008639B6" w:rsidRPr="00F11739" w:rsidRDefault="008639B6" w:rsidP="008639B6">
      <w:pPr>
        <w:rPr>
          <w:b/>
          <w:sz w:val="28"/>
          <w:szCs w:val="28"/>
        </w:rPr>
      </w:pPr>
      <w:r>
        <w:rPr>
          <w:b/>
          <w:sz w:val="28"/>
          <w:szCs w:val="28"/>
        </w:rPr>
        <w:t>Upcoming events</w:t>
      </w:r>
    </w:p>
    <w:p w:rsidR="008639B6" w:rsidRDefault="008639B6" w:rsidP="008639B6">
      <w:pPr>
        <w:rPr>
          <w:b/>
          <w:sz w:val="18"/>
          <w:szCs w:val="18"/>
        </w:rPr>
      </w:pPr>
    </w:p>
    <w:p w:rsidR="008639B6" w:rsidRPr="00F11739" w:rsidRDefault="008639B6" w:rsidP="008639B6">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cs="Arial"/>
          <w:lang w:val="en-GB"/>
        </w:rPr>
        <w:t>Oct 9</w:t>
      </w:r>
      <w:r w:rsidRPr="00F11739">
        <w:rPr>
          <w:rFonts w:cs="Arial"/>
          <w:lang w:val="en-GB"/>
        </w:rPr>
        <w:t>:</w:t>
      </w:r>
      <w:r w:rsidRPr="00F11739">
        <w:rPr>
          <w:rFonts w:cs="Arial"/>
          <w:lang w:val="en-GB"/>
        </w:rPr>
        <w:tab/>
      </w:r>
      <w:r>
        <w:rPr>
          <w:rFonts w:cs="Arial"/>
          <w:lang w:val="en-GB"/>
        </w:rPr>
        <w:tab/>
      </w:r>
      <w:r>
        <w:rPr>
          <w:rFonts w:cs="Arial"/>
          <w:lang w:val="en-GB"/>
        </w:rPr>
        <w:tab/>
        <w:t xml:space="preserve">St. John’s Icecaps vs. Toronto </w:t>
      </w:r>
      <w:proofErr w:type="spellStart"/>
      <w:r>
        <w:rPr>
          <w:rFonts w:cs="Arial"/>
          <w:lang w:val="en-GB"/>
        </w:rPr>
        <w:t>Marlies</w:t>
      </w:r>
      <w:proofErr w:type="spellEnd"/>
    </w:p>
    <w:p w:rsidR="008639B6" w:rsidRPr="00165215" w:rsidRDefault="008639B6" w:rsidP="008639B6">
      <w:pPr>
        <w:pStyle w:val="ListParagraph"/>
        <w:widowControl w:val="0"/>
        <w:numPr>
          <w:ilvl w:val="0"/>
          <w:numId w:val="12"/>
        </w:numPr>
        <w:tabs>
          <w:tab w:val="left" w:pos="-1200"/>
          <w:tab w:val="left" w:pos="-1020"/>
          <w:tab w:val="left" w:pos="1800"/>
        </w:tabs>
        <w:autoSpaceDE w:val="0"/>
        <w:autoSpaceDN w:val="0"/>
        <w:adjustRightInd w:val="0"/>
        <w:jc w:val="left"/>
        <w:rPr>
          <w:rFonts w:cs="Arial"/>
          <w:lang w:val="en-GB"/>
        </w:rPr>
      </w:pPr>
      <w:r>
        <w:rPr>
          <w:rFonts w:cs="Arial"/>
          <w:lang w:val="en-GB"/>
        </w:rPr>
        <w:t>Oct 29</w:t>
      </w:r>
      <w:r w:rsidRPr="00F11739">
        <w:rPr>
          <w:rFonts w:cs="Arial"/>
          <w:lang w:val="en-GB"/>
        </w:rPr>
        <w:t>:</w:t>
      </w:r>
      <w:r w:rsidRPr="00F11739">
        <w:rPr>
          <w:rFonts w:cs="Arial"/>
          <w:lang w:val="en-GB"/>
        </w:rPr>
        <w:tab/>
      </w:r>
      <w:r w:rsidRPr="00F11739">
        <w:rPr>
          <w:rFonts w:cs="Arial"/>
          <w:lang w:val="en-GB"/>
        </w:rPr>
        <w:tab/>
      </w:r>
      <w:r w:rsidRPr="00F11739">
        <w:rPr>
          <w:rFonts w:cs="Arial"/>
          <w:lang w:val="en-GB"/>
        </w:rPr>
        <w:tab/>
      </w:r>
      <w:r>
        <w:rPr>
          <w:rFonts w:cs="Arial"/>
          <w:lang w:val="en-GB"/>
        </w:rPr>
        <w:t>Come From Away Play</w:t>
      </w:r>
    </w:p>
    <w:p w:rsidR="008639B6" w:rsidRDefault="008639B6" w:rsidP="00B1563D"/>
    <w:p w:rsidR="004F035C" w:rsidRDefault="004F035C" w:rsidP="00B1563D"/>
    <w:p w:rsidR="00A27561" w:rsidRDefault="00A27561" w:rsidP="00B1563D"/>
    <w:p w:rsidR="008639B6" w:rsidRDefault="008639B6" w:rsidP="00B1563D"/>
    <w:p w:rsidR="00B1563D" w:rsidRDefault="00BC6DD1" w:rsidP="00B1563D">
      <w:pPr>
        <w:pStyle w:val="Heading3"/>
      </w:pPr>
      <w:r>
        <w:t>B</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Pr="00EC3088">
        <w:t xml:space="preserve"> </w:t>
      </w:r>
      <w:r w:rsidR="00BA0D7E">
        <w:t>report</w:t>
      </w:r>
      <w:r w:rsidR="00CD500C">
        <w:t xml:space="preserve"> was presented by </w:t>
      </w:r>
      <w:proofErr w:type="spellStart"/>
      <w:r w:rsidR="000C7A96">
        <w:t>Councillor</w:t>
      </w:r>
      <w:proofErr w:type="spellEnd"/>
      <w:r w:rsidR="000C7A96">
        <w:t xml:space="preserve"> </w:t>
      </w:r>
      <w:r w:rsidR="00227B0E">
        <w:t>Anstey</w:t>
      </w:r>
      <w:r w:rsidR="00904C9C">
        <w:t>.</w:t>
      </w:r>
    </w:p>
    <w:p w:rsidR="00640A0F" w:rsidRDefault="00640A0F" w:rsidP="00B1563D"/>
    <w:p w:rsidR="00B44151" w:rsidRDefault="00B1563D" w:rsidP="00EE627E">
      <w:r>
        <w:t xml:space="preserve">The </w:t>
      </w:r>
      <w:r w:rsidR="008F1F05">
        <w:t xml:space="preserve">Development, Tourism &amp; Culture Committee </w:t>
      </w:r>
      <w:r w:rsidR="00904C9C">
        <w:t xml:space="preserve">was held on </w:t>
      </w:r>
      <w:r w:rsidR="00227B0E">
        <w:t>September 20</w:t>
      </w:r>
      <w:r w:rsidR="00EA1975">
        <w:t xml:space="preserve">, </w:t>
      </w:r>
      <w:r w:rsidR="00B04959">
        <w:t>2016</w:t>
      </w:r>
      <w:r>
        <w:t>.  The meeting was chaired by</w:t>
      </w:r>
      <w:r w:rsidRPr="0017420B">
        <w:t xml:space="preserve"> </w:t>
      </w:r>
      <w:r w:rsidR="00227B0E">
        <w:t>R. Anstey</w:t>
      </w:r>
      <w:r w:rsidR="00776F1D">
        <w:t>,</w:t>
      </w:r>
      <w:r w:rsidR="00A4310C">
        <w:t xml:space="preserve"> </w:t>
      </w:r>
      <w:proofErr w:type="spellStart"/>
      <w:r w:rsidR="00A4310C">
        <w:t>Councillor</w:t>
      </w:r>
      <w:proofErr w:type="spellEnd"/>
      <w:r>
        <w:t>.  Other members present included:</w:t>
      </w:r>
      <w:r w:rsidR="00CB1D48">
        <w:t xml:space="preserve"> </w:t>
      </w:r>
      <w:r w:rsidR="00C9002F">
        <w:t xml:space="preserve"> </w:t>
      </w:r>
      <w:r w:rsidR="006B0D14">
        <w:t xml:space="preserve">W. Lorenzen, </w:t>
      </w:r>
      <w:proofErr w:type="spellStart"/>
      <w:r w:rsidR="006B0D14">
        <w:t>Councillor</w:t>
      </w:r>
      <w:proofErr w:type="spellEnd"/>
      <w:r w:rsidR="00BB1E00">
        <w:t>;</w:t>
      </w:r>
      <w:r w:rsidR="006B0D14">
        <w:t xml:space="preserve"> </w:t>
      </w:r>
      <w:r w:rsidR="00227B0E">
        <w:t>R. Locke, Development Director</w:t>
      </w:r>
      <w:r w:rsidR="006B0D14">
        <w:t>.</w:t>
      </w:r>
    </w:p>
    <w:p w:rsidR="0031116E" w:rsidRDefault="0031116E" w:rsidP="00EE627E"/>
    <w:p w:rsidR="007F66B4" w:rsidRDefault="00B1563D" w:rsidP="00776F1D">
      <w:r>
        <w:t>The following items were discussed:</w:t>
      </w:r>
    </w:p>
    <w:p w:rsidR="00E60869" w:rsidRDefault="00E60869" w:rsidP="00776F1D"/>
    <w:p w:rsidR="00A220E1" w:rsidRDefault="00A220E1" w:rsidP="00A220E1">
      <w:pPr>
        <w:rPr>
          <w:b/>
          <w:sz w:val="28"/>
          <w:szCs w:val="28"/>
        </w:rPr>
      </w:pPr>
      <w:r w:rsidRPr="00EA0F4A">
        <w:rPr>
          <w:b/>
          <w:sz w:val="28"/>
          <w:szCs w:val="28"/>
        </w:rPr>
        <w:t>Review of Previous Minutes</w:t>
      </w:r>
    </w:p>
    <w:p w:rsidR="00A220E1" w:rsidRDefault="00A220E1" w:rsidP="00A220E1">
      <w:pPr>
        <w:rPr>
          <w:b/>
          <w:sz w:val="28"/>
          <w:szCs w:val="28"/>
        </w:rPr>
      </w:pPr>
    </w:p>
    <w:p w:rsidR="00A220E1" w:rsidRDefault="00A220E1" w:rsidP="00A220E1">
      <w:r w:rsidRPr="003D1F29">
        <w:t>The Commit</w:t>
      </w:r>
      <w:r>
        <w:t>tee reviewed and discussed the M</w:t>
      </w:r>
      <w:r w:rsidRPr="003D1F29">
        <w:t>inutes of the previous meeting. No changes were required.</w:t>
      </w:r>
    </w:p>
    <w:p w:rsidR="00A220E1" w:rsidRDefault="00A220E1" w:rsidP="00A220E1"/>
    <w:p w:rsidR="00A220E1" w:rsidRDefault="00A220E1" w:rsidP="00A220E1">
      <w:pPr>
        <w:tabs>
          <w:tab w:val="left" w:pos="2160"/>
        </w:tabs>
        <w:rPr>
          <w:b/>
          <w:sz w:val="28"/>
          <w:szCs w:val="28"/>
        </w:rPr>
      </w:pPr>
      <w:r>
        <w:rPr>
          <w:b/>
          <w:sz w:val="28"/>
          <w:szCs w:val="28"/>
        </w:rPr>
        <w:t xml:space="preserve">Update: Newfoundland </w:t>
      </w:r>
      <w:proofErr w:type="spellStart"/>
      <w:r>
        <w:rPr>
          <w:b/>
          <w:sz w:val="28"/>
          <w:szCs w:val="28"/>
        </w:rPr>
        <w:t>T’Railway</w:t>
      </w:r>
      <w:proofErr w:type="spellEnd"/>
      <w:r>
        <w:rPr>
          <w:b/>
          <w:sz w:val="28"/>
          <w:szCs w:val="28"/>
        </w:rPr>
        <w:t xml:space="preserve"> infrastructure upgrades</w:t>
      </w:r>
    </w:p>
    <w:p w:rsidR="00A220E1" w:rsidRDefault="00A220E1" w:rsidP="00A220E1">
      <w:pPr>
        <w:tabs>
          <w:tab w:val="left" w:pos="2160"/>
        </w:tabs>
        <w:rPr>
          <w:b/>
          <w:sz w:val="28"/>
          <w:szCs w:val="28"/>
        </w:rPr>
      </w:pPr>
    </w:p>
    <w:p w:rsidR="00A220E1" w:rsidRDefault="00A220E1" w:rsidP="00A220E1">
      <w:pPr>
        <w:tabs>
          <w:tab w:val="left" w:pos="2160"/>
        </w:tabs>
      </w:pPr>
      <w:r>
        <w:t xml:space="preserve">The Committee reviewed a news story indicating that funding was secured to make the necessary upgrades to the bridge in the community of Terra Nova. These upgrades are required to restore continuity through the </w:t>
      </w:r>
      <w:proofErr w:type="spellStart"/>
      <w:r>
        <w:t>T’Railway</w:t>
      </w:r>
      <w:proofErr w:type="spellEnd"/>
      <w:r>
        <w:t xml:space="preserve"> Provincial Park. Without bridge restoration, tour groups traveling East-West will not be able to continue and will be forced to turn around. </w:t>
      </w:r>
    </w:p>
    <w:p w:rsidR="00A220E1" w:rsidRDefault="00A220E1" w:rsidP="00A220E1">
      <w:pPr>
        <w:tabs>
          <w:tab w:val="left" w:pos="2160"/>
        </w:tabs>
      </w:pPr>
    </w:p>
    <w:p w:rsidR="00A220E1" w:rsidRDefault="00A220E1" w:rsidP="00A220E1">
      <w:pPr>
        <w:tabs>
          <w:tab w:val="left" w:pos="2160"/>
        </w:tabs>
      </w:pPr>
      <w:r>
        <w:t>As this bridge has a significant economic impact on the provincial tourism industry, the Committee would like to acknowledge the funding commitments made by the Canadian Off-Highway Vehicles Distributors Council and the Newfoundland and Labrador Snowmobile Federation.</w:t>
      </w:r>
    </w:p>
    <w:p w:rsidR="00A220E1" w:rsidRDefault="00A220E1" w:rsidP="00A220E1">
      <w:pPr>
        <w:tabs>
          <w:tab w:val="left" w:pos="2160"/>
        </w:tabs>
      </w:pPr>
    </w:p>
    <w:p w:rsidR="00A220E1" w:rsidRDefault="00A220E1" w:rsidP="00A220E1">
      <w:pPr>
        <w:tabs>
          <w:tab w:val="left" w:pos="2160"/>
        </w:tabs>
      </w:pPr>
      <w:r>
        <w:t>With funding secured, the repairs should begin in the coming weeks.</w:t>
      </w:r>
    </w:p>
    <w:p w:rsidR="00A220E1" w:rsidRDefault="00A220E1" w:rsidP="00A220E1">
      <w:pPr>
        <w:tabs>
          <w:tab w:val="left" w:pos="2160"/>
        </w:tabs>
      </w:pPr>
    </w:p>
    <w:p w:rsidR="00A220E1" w:rsidRDefault="00A220E1" w:rsidP="00A220E1">
      <w:pPr>
        <w:tabs>
          <w:tab w:val="left" w:pos="2160"/>
        </w:tabs>
        <w:rPr>
          <w:b/>
          <w:sz w:val="28"/>
          <w:szCs w:val="28"/>
        </w:rPr>
      </w:pPr>
      <w:r>
        <w:rPr>
          <w:b/>
          <w:sz w:val="28"/>
          <w:szCs w:val="28"/>
        </w:rPr>
        <w:t>Request to Support “Business Monthly Coffee Breaks”</w:t>
      </w:r>
    </w:p>
    <w:p w:rsidR="00A220E1" w:rsidRDefault="00A220E1" w:rsidP="00A220E1">
      <w:pPr>
        <w:tabs>
          <w:tab w:val="left" w:pos="2160"/>
        </w:tabs>
        <w:rPr>
          <w:b/>
          <w:sz w:val="28"/>
          <w:szCs w:val="28"/>
        </w:rPr>
      </w:pPr>
    </w:p>
    <w:p w:rsidR="00A220E1" w:rsidRDefault="00A220E1" w:rsidP="00A220E1">
      <w:pPr>
        <w:tabs>
          <w:tab w:val="left" w:pos="2160"/>
        </w:tabs>
      </w:pPr>
      <w:r>
        <w:t>The Committee reviewed a request from the Business Development Bank of Canada (Grand Falls-Windsor branch) offering the Town of Gander the opportunity to sponsor and partner on “Business Monthly Coffee Breaks”</w:t>
      </w:r>
    </w:p>
    <w:p w:rsidR="00A220E1" w:rsidRDefault="00A220E1" w:rsidP="00A220E1">
      <w:pPr>
        <w:tabs>
          <w:tab w:val="left" w:pos="2160"/>
        </w:tabs>
      </w:pPr>
    </w:p>
    <w:p w:rsidR="00A220E1" w:rsidRDefault="00A220E1" w:rsidP="00A220E1">
      <w:pPr>
        <w:tabs>
          <w:tab w:val="left" w:pos="2160"/>
        </w:tabs>
      </w:pPr>
      <w:r>
        <w:t>The intention of this event is to provide a venue and opportunity for local entrepreneurs to socialize and network with one another along with local business support agencies.</w:t>
      </w:r>
    </w:p>
    <w:p w:rsidR="00A220E1" w:rsidRDefault="00A220E1" w:rsidP="00A220E1">
      <w:pPr>
        <w:tabs>
          <w:tab w:val="left" w:pos="2160"/>
        </w:tabs>
      </w:pPr>
      <w:r>
        <w:t>The Committee supports this request and feels that this is a great initiative to engage and interact with the local business and community stakeholders.</w:t>
      </w:r>
    </w:p>
    <w:p w:rsidR="00A220E1" w:rsidRDefault="00A220E1" w:rsidP="00A220E1">
      <w:pPr>
        <w:tabs>
          <w:tab w:val="left" w:pos="2160"/>
        </w:tabs>
      </w:pPr>
    </w:p>
    <w:p w:rsidR="00A220E1" w:rsidRDefault="00A220E1" w:rsidP="00A220E1">
      <w:pPr>
        <w:tabs>
          <w:tab w:val="left" w:pos="2160"/>
        </w:tabs>
      </w:pPr>
      <w:r>
        <w:t>The Committee asked staff to follow up with the Business Development Bank of Canada.</w:t>
      </w:r>
    </w:p>
    <w:p w:rsidR="00A220E1" w:rsidRDefault="00A220E1" w:rsidP="00A220E1">
      <w:pPr>
        <w:tabs>
          <w:tab w:val="left" w:pos="2160"/>
        </w:tabs>
      </w:pPr>
    </w:p>
    <w:p w:rsidR="00A220E1" w:rsidRDefault="00A220E1" w:rsidP="00A220E1">
      <w:pPr>
        <w:tabs>
          <w:tab w:val="left" w:pos="2160"/>
        </w:tabs>
      </w:pPr>
    </w:p>
    <w:p w:rsidR="00A220E1" w:rsidRDefault="00A220E1" w:rsidP="00A220E1">
      <w:pPr>
        <w:tabs>
          <w:tab w:val="left" w:pos="2160"/>
        </w:tabs>
        <w:rPr>
          <w:b/>
          <w:sz w:val="28"/>
          <w:szCs w:val="28"/>
        </w:rPr>
      </w:pPr>
      <w:r>
        <w:rPr>
          <w:b/>
          <w:sz w:val="28"/>
          <w:szCs w:val="28"/>
        </w:rPr>
        <w:t>Potential 2017 Departmental activities</w:t>
      </w:r>
    </w:p>
    <w:p w:rsidR="00A220E1" w:rsidRDefault="00A220E1" w:rsidP="00A220E1">
      <w:pPr>
        <w:tabs>
          <w:tab w:val="left" w:pos="2160"/>
        </w:tabs>
        <w:rPr>
          <w:b/>
          <w:sz w:val="28"/>
          <w:szCs w:val="28"/>
        </w:rPr>
      </w:pPr>
    </w:p>
    <w:p w:rsidR="00A220E1" w:rsidRDefault="00A220E1" w:rsidP="00A220E1">
      <w:pPr>
        <w:tabs>
          <w:tab w:val="left" w:pos="2160"/>
        </w:tabs>
      </w:pPr>
      <w:r>
        <w:t>The Director presented the Committee with a list of potential departmental activities and initiatives for 2017. These included activities such as investment attraction, tourism, commercial land development and business engagement.</w:t>
      </w:r>
    </w:p>
    <w:p w:rsidR="00A220E1" w:rsidRDefault="00A220E1" w:rsidP="00A220E1">
      <w:pPr>
        <w:tabs>
          <w:tab w:val="left" w:pos="2160"/>
        </w:tabs>
      </w:pPr>
    </w:p>
    <w:p w:rsidR="00A220E1" w:rsidRDefault="00A220E1" w:rsidP="00A220E1">
      <w:pPr>
        <w:tabs>
          <w:tab w:val="left" w:pos="2160"/>
        </w:tabs>
      </w:pPr>
      <w:r>
        <w:t>After discussion and consideration, the Committee advised the Director to work with the applicable departments and outside stakeholders to assess the feasibility and any financial considerations which would then be presented during the 2017 budgeting process.</w:t>
      </w:r>
    </w:p>
    <w:p w:rsidR="004B5207" w:rsidRDefault="004B5207" w:rsidP="00776F1D"/>
    <w:p w:rsidR="00076B29" w:rsidRDefault="00076B29" w:rsidP="00076B29">
      <w:pPr>
        <w:pStyle w:val="Heading3"/>
        <w:rPr>
          <w:lang w:val="en-CA"/>
        </w:rPr>
      </w:pPr>
      <w:r>
        <w:rPr>
          <w:lang w:val="en-CA"/>
        </w:rPr>
        <w:t>C.</w:t>
      </w:r>
      <w:r>
        <w:rPr>
          <w:lang w:val="en-CA"/>
        </w:rPr>
        <w:tab/>
      </w:r>
      <w:r w:rsidR="00BF2346">
        <w:rPr>
          <w:lang w:val="en-CA"/>
        </w:rPr>
        <w:t>Governance &amp; Community Engagement:</w:t>
      </w:r>
    </w:p>
    <w:p w:rsidR="00EC0915" w:rsidRDefault="00EC0915" w:rsidP="00EC0915">
      <w:pPr>
        <w:rPr>
          <w:lang w:val="en-CA"/>
        </w:rPr>
      </w:pPr>
    </w:p>
    <w:p w:rsidR="00EC0915" w:rsidRPr="00480A65" w:rsidRDefault="00EC0915" w:rsidP="00EC0915">
      <w:r>
        <w:t xml:space="preserve">The </w:t>
      </w:r>
      <w:r w:rsidR="00BF2346">
        <w:t>Governance &amp; Community Engagement</w:t>
      </w:r>
      <w:r>
        <w:t xml:space="preserve"> </w:t>
      </w:r>
      <w:r w:rsidRPr="00480A65">
        <w:t>C</w:t>
      </w:r>
      <w:r>
        <w:t>o</w:t>
      </w:r>
      <w:r w:rsidR="00A220E1">
        <w:t>mmittee report was presented by Deputy Mayor Abbott</w:t>
      </w:r>
      <w:r w:rsidR="00D971E0">
        <w:t>.</w:t>
      </w:r>
    </w:p>
    <w:p w:rsidR="00EC0915" w:rsidRPr="003978F9" w:rsidRDefault="00EC0915" w:rsidP="00EC0915"/>
    <w:p w:rsidR="00FD29A3" w:rsidRDefault="00EC0915" w:rsidP="004A2343">
      <w:r>
        <w:t xml:space="preserve">The </w:t>
      </w:r>
      <w:r w:rsidR="00BF2346">
        <w:t>Governance &amp; Community Engagement</w:t>
      </w:r>
      <w:r>
        <w:t xml:space="preserve"> Committee </w:t>
      </w:r>
      <w:r w:rsidR="005B67AC">
        <w:t xml:space="preserve">meeting </w:t>
      </w:r>
      <w:r>
        <w:t xml:space="preserve">was held on </w:t>
      </w:r>
      <w:r w:rsidR="008C77D6">
        <w:t>September 20</w:t>
      </w:r>
      <w:r w:rsidR="000A354E">
        <w:t>,</w:t>
      </w:r>
      <w:r w:rsidR="00BF2346">
        <w:t xml:space="preserve"> 201</w:t>
      </w:r>
      <w:r w:rsidR="000851B4">
        <w:t>6</w:t>
      </w:r>
      <w:r w:rsidR="00BF2346">
        <w:t>.</w:t>
      </w:r>
      <w:r>
        <w:t xml:space="preserve">  The meeting was chaired by </w:t>
      </w:r>
      <w:r w:rsidR="00BF2346">
        <w:t>C. Abbott, Deputy Mayor</w:t>
      </w:r>
      <w:r>
        <w:t>.  Other members present included</w:t>
      </w:r>
      <w:r w:rsidR="008C77D6">
        <w:t xml:space="preserve">: </w:t>
      </w:r>
      <w:r w:rsidR="00814329">
        <w:t xml:space="preserve"> </w:t>
      </w:r>
      <w:r w:rsidR="00A2482A">
        <w:t>W. Lorenzen</w:t>
      </w:r>
      <w:r w:rsidR="00814329">
        <w:t xml:space="preserve">, </w:t>
      </w:r>
      <w:proofErr w:type="spellStart"/>
      <w:r w:rsidR="00814329">
        <w:t>Councillor</w:t>
      </w:r>
      <w:proofErr w:type="spellEnd"/>
      <w:r w:rsidR="00814329">
        <w:t>;</w:t>
      </w:r>
      <w:r w:rsidR="000A354E">
        <w:t xml:space="preserve"> </w:t>
      </w:r>
      <w:r w:rsidR="00902B94">
        <w:t>D. Chafe, CAO</w:t>
      </w:r>
      <w:r w:rsidR="000A354E">
        <w:t>.</w:t>
      </w:r>
    </w:p>
    <w:p w:rsidR="00D971E0" w:rsidRDefault="00D971E0" w:rsidP="004A2343"/>
    <w:p w:rsidR="009B159D" w:rsidRDefault="004A2343" w:rsidP="004A2343">
      <w:pPr>
        <w:jc w:val="left"/>
      </w:pPr>
      <w:bookmarkStart w:id="0" w:name="OLE_LINK3"/>
      <w:bookmarkStart w:id="1" w:name="OLE_LINK4"/>
      <w:r>
        <w:t>The following items were discussed:</w:t>
      </w:r>
    </w:p>
    <w:p w:rsidR="00814329" w:rsidRDefault="00814329" w:rsidP="004A2343">
      <w:pPr>
        <w:jc w:val="left"/>
      </w:pPr>
    </w:p>
    <w:p w:rsidR="00B64676" w:rsidRPr="00A15C6C" w:rsidRDefault="00B64676" w:rsidP="00B64676">
      <w:pPr>
        <w:rPr>
          <w:rFonts w:ascii="Calibri" w:hAnsi="Calibri"/>
          <w:b/>
          <w:sz w:val="28"/>
          <w:szCs w:val="28"/>
        </w:rPr>
      </w:pPr>
      <w:r w:rsidRPr="00A15C6C">
        <w:rPr>
          <w:rFonts w:ascii="Calibri" w:hAnsi="Calibri"/>
          <w:b/>
          <w:sz w:val="28"/>
          <w:szCs w:val="28"/>
        </w:rPr>
        <w:t>Review of Previous Minutes</w:t>
      </w:r>
    </w:p>
    <w:p w:rsidR="00B64676" w:rsidRPr="003D5808" w:rsidRDefault="00B64676" w:rsidP="00B64676">
      <w:pPr>
        <w:rPr>
          <w:rFonts w:ascii="Calibri" w:hAnsi="Calibri"/>
          <w:b/>
        </w:rPr>
      </w:pPr>
    </w:p>
    <w:p w:rsidR="00B64676" w:rsidRPr="003D5808" w:rsidRDefault="00B64676" w:rsidP="00B64676">
      <w:pPr>
        <w:rPr>
          <w:rFonts w:ascii="Calibri" w:hAnsi="Calibri"/>
        </w:rPr>
      </w:pPr>
      <w:r w:rsidRPr="003D5808">
        <w:rPr>
          <w:rFonts w:ascii="Calibri" w:hAnsi="Calibri"/>
        </w:rPr>
        <w:t xml:space="preserve">The Committee reviewed and discussed the </w:t>
      </w:r>
      <w:r>
        <w:rPr>
          <w:rFonts w:ascii="Calibri" w:hAnsi="Calibri"/>
        </w:rPr>
        <w:t>M</w:t>
      </w:r>
      <w:r w:rsidRPr="003D5808">
        <w:rPr>
          <w:rFonts w:ascii="Calibri" w:hAnsi="Calibri"/>
        </w:rPr>
        <w:t xml:space="preserve">inutes of its previous minutes during which the CAO advised of staff concerns of proceeding with the adoption of </w:t>
      </w:r>
      <w:proofErr w:type="spellStart"/>
      <w:r w:rsidRPr="003D5808">
        <w:rPr>
          <w:rFonts w:ascii="Calibri" w:hAnsi="Calibri"/>
        </w:rPr>
        <w:t>PingStreet</w:t>
      </w:r>
      <w:proofErr w:type="spellEnd"/>
      <w:r w:rsidRPr="003D5808">
        <w:rPr>
          <w:rFonts w:ascii="Calibri" w:hAnsi="Calibri"/>
        </w:rPr>
        <w:t xml:space="preserve">, a mobile application.  </w:t>
      </w:r>
    </w:p>
    <w:p w:rsidR="00B64676" w:rsidRPr="003D5808" w:rsidRDefault="00B64676" w:rsidP="00B64676">
      <w:pPr>
        <w:rPr>
          <w:rFonts w:ascii="Calibri" w:hAnsi="Calibri"/>
        </w:rPr>
      </w:pPr>
    </w:p>
    <w:p w:rsidR="00B64676" w:rsidRPr="003D5808" w:rsidRDefault="00B64676" w:rsidP="00B64676">
      <w:pPr>
        <w:rPr>
          <w:rFonts w:ascii="Calibri" w:hAnsi="Calibri"/>
        </w:rPr>
      </w:pPr>
      <w:r w:rsidRPr="003D5808">
        <w:rPr>
          <w:rFonts w:ascii="Calibri" w:hAnsi="Calibri"/>
        </w:rPr>
        <w:t xml:space="preserve">After subsequent research, staff feels that </w:t>
      </w:r>
      <w:proofErr w:type="spellStart"/>
      <w:r w:rsidRPr="003D5808">
        <w:rPr>
          <w:rFonts w:ascii="Calibri" w:hAnsi="Calibri"/>
        </w:rPr>
        <w:t>PingSteet</w:t>
      </w:r>
      <w:proofErr w:type="spellEnd"/>
      <w:r w:rsidRPr="003D5808">
        <w:rPr>
          <w:rFonts w:ascii="Calibri" w:hAnsi="Calibri"/>
        </w:rPr>
        <w:t xml:space="preserve"> may not live up to Council’s expectations and that other less expensive alternatives exist. The Committee has asked that the Manager of Information Systems present other options at the next committee meeting.</w:t>
      </w:r>
    </w:p>
    <w:p w:rsidR="00B64676" w:rsidRPr="003D5808" w:rsidRDefault="00B64676" w:rsidP="00B64676">
      <w:pPr>
        <w:rPr>
          <w:rFonts w:ascii="Calibri" w:hAnsi="Calibri"/>
          <w:b/>
        </w:rPr>
      </w:pPr>
    </w:p>
    <w:p w:rsidR="00B64676" w:rsidRPr="00A15C6C" w:rsidRDefault="00B64676" w:rsidP="00B64676">
      <w:pPr>
        <w:rPr>
          <w:rFonts w:ascii="Calibri" w:hAnsi="Calibri"/>
          <w:b/>
          <w:sz w:val="28"/>
          <w:szCs w:val="28"/>
        </w:rPr>
      </w:pPr>
      <w:r w:rsidRPr="00A15C6C">
        <w:rPr>
          <w:rFonts w:ascii="Calibri" w:hAnsi="Calibri"/>
          <w:b/>
          <w:sz w:val="28"/>
          <w:szCs w:val="28"/>
        </w:rPr>
        <w:t>Public Budget Consultations</w:t>
      </w:r>
    </w:p>
    <w:p w:rsidR="00B64676" w:rsidRPr="003D5808" w:rsidRDefault="00B64676" w:rsidP="00B64676">
      <w:pPr>
        <w:rPr>
          <w:rFonts w:ascii="Calibri" w:hAnsi="Calibri"/>
          <w:b/>
        </w:rPr>
      </w:pPr>
    </w:p>
    <w:p w:rsidR="00B64676" w:rsidRPr="003D5808" w:rsidRDefault="00B64676" w:rsidP="00B64676">
      <w:pPr>
        <w:rPr>
          <w:rFonts w:ascii="Calibri" w:hAnsi="Calibri"/>
        </w:rPr>
      </w:pPr>
      <w:r w:rsidRPr="003D5808">
        <w:rPr>
          <w:rFonts w:ascii="Calibri" w:hAnsi="Calibri"/>
        </w:rPr>
        <w:t>The Committee was advised tha</w:t>
      </w:r>
      <w:r>
        <w:rPr>
          <w:rFonts w:ascii="Calibri" w:hAnsi="Calibri"/>
        </w:rPr>
        <w:t>t the Public B</w:t>
      </w:r>
      <w:r w:rsidRPr="003D5808">
        <w:rPr>
          <w:rFonts w:ascii="Calibri" w:hAnsi="Calibri"/>
        </w:rPr>
        <w:t xml:space="preserve">udget </w:t>
      </w:r>
      <w:r>
        <w:rPr>
          <w:rFonts w:ascii="Calibri" w:hAnsi="Calibri"/>
        </w:rPr>
        <w:t>C</w:t>
      </w:r>
      <w:r w:rsidRPr="003D5808">
        <w:rPr>
          <w:rFonts w:ascii="Calibri" w:hAnsi="Calibri"/>
        </w:rPr>
        <w:t>onsultations for the 2017 municipal budget have</w:t>
      </w:r>
      <w:r>
        <w:rPr>
          <w:rFonts w:ascii="Calibri" w:hAnsi="Calibri"/>
        </w:rPr>
        <w:t xml:space="preserve"> been set for Tuesday, October 4</w:t>
      </w:r>
      <w:r w:rsidRPr="003D5808">
        <w:rPr>
          <w:rFonts w:ascii="Calibri" w:hAnsi="Calibri"/>
          <w:vertAlign w:val="superscript"/>
        </w:rPr>
        <w:t>th</w:t>
      </w:r>
      <w:r w:rsidRPr="003D5808">
        <w:rPr>
          <w:rFonts w:ascii="Calibri" w:hAnsi="Calibri"/>
        </w:rPr>
        <w:t xml:space="preserve"> from 6:00pm</w:t>
      </w:r>
      <w:r>
        <w:rPr>
          <w:rFonts w:ascii="Calibri" w:hAnsi="Calibri"/>
        </w:rPr>
        <w:t xml:space="preserve"> to 8:00pm, Wednesday, October 5</w:t>
      </w:r>
      <w:r w:rsidRPr="003D5808">
        <w:rPr>
          <w:rFonts w:ascii="Calibri" w:hAnsi="Calibri"/>
          <w:vertAlign w:val="superscript"/>
        </w:rPr>
        <w:t>th</w:t>
      </w:r>
      <w:r w:rsidRPr="003D5808">
        <w:rPr>
          <w:rFonts w:ascii="Calibri" w:hAnsi="Calibri"/>
        </w:rPr>
        <w:t xml:space="preserve"> from 2:00pm to 4:00pm, and Thursday, Octo</w:t>
      </w:r>
      <w:r>
        <w:rPr>
          <w:rFonts w:ascii="Calibri" w:hAnsi="Calibri"/>
        </w:rPr>
        <w:t>ber 6</w:t>
      </w:r>
      <w:r w:rsidRPr="003D5808">
        <w:rPr>
          <w:rFonts w:ascii="Calibri" w:hAnsi="Calibri"/>
          <w:vertAlign w:val="superscript"/>
        </w:rPr>
        <w:t>th</w:t>
      </w:r>
      <w:r>
        <w:rPr>
          <w:rFonts w:ascii="Calibri" w:hAnsi="Calibri"/>
        </w:rPr>
        <w:t xml:space="preserve"> from 10:00am until</w:t>
      </w:r>
      <w:r w:rsidRPr="003D5808">
        <w:rPr>
          <w:rFonts w:ascii="Calibri" w:hAnsi="Calibri"/>
        </w:rPr>
        <w:t xml:space="preserve"> noon.  The consultations will be held in the Council Chambers. Residents and groups interested in presenting at one of these sessions are asked to contact the </w:t>
      </w:r>
      <w:r>
        <w:rPr>
          <w:rFonts w:ascii="Calibri" w:hAnsi="Calibri"/>
        </w:rPr>
        <w:t>T</w:t>
      </w:r>
      <w:r w:rsidRPr="003D5808">
        <w:rPr>
          <w:rFonts w:ascii="Calibri" w:hAnsi="Calibri"/>
        </w:rPr>
        <w:t xml:space="preserve">own at 651-5909 or by email at </w:t>
      </w:r>
      <w:hyperlink r:id="rId9" w:history="1">
        <w:r w:rsidRPr="003D5808">
          <w:rPr>
            <w:rStyle w:val="Hyperlink"/>
            <w:rFonts w:ascii="Calibri" w:hAnsi="Calibri"/>
          </w:rPr>
          <w:t>info@gandercanada.com</w:t>
        </w:r>
      </w:hyperlink>
      <w:r w:rsidRPr="003D5808">
        <w:rPr>
          <w:rFonts w:ascii="Calibri" w:hAnsi="Calibri"/>
        </w:rPr>
        <w:t>.</w:t>
      </w:r>
    </w:p>
    <w:p w:rsidR="00B64676" w:rsidRPr="003D5808" w:rsidRDefault="00B64676" w:rsidP="00B64676">
      <w:pPr>
        <w:rPr>
          <w:rFonts w:ascii="Calibri" w:hAnsi="Calibri"/>
        </w:rPr>
      </w:pPr>
    </w:p>
    <w:p w:rsidR="00B64676" w:rsidRDefault="00B64676" w:rsidP="00B64676">
      <w:pPr>
        <w:rPr>
          <w:rFonts w:ascii="Calibri" w:hAnsi="Calibri"/>
          <w:b/>
          <w:sz w:val="28"/>
          <w:szCs w:val="28"/>
        </w:rPr>
      </w:pPr>
    </w:p>
    <w:p w:rsidR="00B64676" w:rsidRDefault="00B64676" w:rsidP="00B64676">
      <w:pPr>
        <w:rPr>
          <w:rFonts w:ascii="Calibri" w:hAnsi="Calibri"/>
          <w:b/>
          <w:sz w:val="28"/>
          <w:szCs w:val="28"/>
        </w:rPr>
      </w:pPr>
    </w:p>
    <w:p w:rsidR="00B64676" w:rsidRPr="00A15C6C" w:rsidRDefault="00B64676" w:rsidP="00B64676">
      <w:pPr>
        <w:rPr>
          <w:rFonts w:ascii="Calibri" w:hAnsi="Calibri"/>
          <w:b/>
          <w:sz w:val="28"/>
          <w:szCs w:val="28"/>
        </w:rPr>
      </w:pPr>
      <w:r w:rsidRPr="00A15C6C">
        <w:rPr>
          <w:rFonts w:ascii="Calibri" w:hAnsi="Calibri"/>
          <w:b/>
          <w:sz w:val="28"/>
          <w:szCs w:val="28"/>
        </w:rPr>
        <w:t>Special Committees</w:t>
      </w:r>
    </w:p>
    <w:p w:rsidR="00B64676" w:rsidRPr="003D5808" w:rsidRDefault="00B64676" w:rsidP="00B64676">
      <w:pPr>
        <w:rPr>
          <w:rFonts w:ascii="Calibri" w:hAnsi="Calibri"/>
          <w:b/>
        </w:rPr>
      </w:pPr>
    </w:p>
    <w:p w:rsidR="00B64676" w:rsidRPr="003D5808" w:rsidRDefault="00B64676" w:rsidP="00B64676">
      <w:pPr>
        <w:rPr>
          <w:rFonts w:ascii="Calibri" w:hAnsi="Calibri"/>
        </w:rPr>
      </w:pPr>
      <w:r w:rsidRPr="003D5808">
        <w:rPr>
          <w:rFonts w:ascii="Calibri" w:hAnsi="Calibri"/>
        </w:rPr>
        <w:t>From time to time Council may deem it appropriate to strike a special committee to investigate or explore a specific issue or initiative.  In such instances, the Committee would like to</w:t>
      </w:r>
      <w:r>
        <w:rPr>
          <w:rFonts w:ascii="Calibri" w:hAnsi="Calibri"/>
        </w:rPr>
        <w:t xml:space="preserve"> have a formalized protocol for</w:t>
      </w:r>
      <w:r w:rsidRPr="003D5808">
        <w:rPr>
          <w:rFonts w:ascii="Calibri" w:hAnsi="Calibri"/>
        </w:rPr>
        <w:t xml:space="preserve"> the establishment of such. Management has been asked to amend Council’s Rules of Procedure so as to set parameters for the establishment of special committees which are compliant with the Municipalities Act and accountable to Council.</w:t>
      </w:r>
    </w:p>
    <w:p w:rsidR="00B64676" w:rsidRDefault="00B64676" w:rsidP="00B64676">
      <w:pPr>
        <w:rPr>
          <w:rFonts w:ascii="Calibri" w:hAnsi="Calibri"/>
          <w:b/>
          <w:sz w:val="28"/>
          <w:szCs w:val="28"/>
        </w:rPr>
      </w:pPr>
    </w:p>
    <w:p w:rsidR="00B64676" w:rsidRPr="00A15C6C" w:rsidRDefault="00B64676" w:rsidP="00B64676">
      <w:pPr>
        <w:rPr>
          <w:rFonts w:ascii="Calibri" w:hAnsi="Calibri"/>
          <w:b/>
          <w:sz w:val="28"/>
          <w:szCs w:val="28"/>
        </w:rPr>
      </w:pPr>
      <w:r w:rsidRPr="00A15C6C">
        <w:rPr>
          <w:rFonts w:ascii="Calibri" w:hAnsi="Calibri"/>
          <w:b/>
          <w:sz w:val="28"/>
          <w:szCs w:val="28"/>
        </w:rPr>
        <w:t>Electoral Reform</w:t>
      </w:r>
    </w:p>
    <w:p w:rsidR="00B64676" w:rsidRPr="003D5808" w:rsidRDefault="00B64676" w:rsidP="00B64676">
      <w:pPr>
        <w:rPr>
          <w:rFonts w:ascii="Calibri" w:hAnsi="Calibri"/>
          <w:b/>
        </w:rPr>
      </w:pPr>
    </w:p>
    <w:p w:rsidR="00B64676" w:rsidRPr="003D5808" w:rsidRDefault="00B64676" w:rsidP="00B64676">
      <w:pPr>
        <w:rPr>
          <w:rFonts w:ascii="Calibri" w:hAnsi="Calibri"/>
        </w:rPr>
      </w:pPr>
      <w:r w:rsidRPr="003D5808">
        <w:rPr>
          <w:rFonts w:ascii="Calibri" w:hAnsi="Calibri"/>
        </w:rPr>
        <w:t xml:space="preserve">The Chair reported on a recent Electoral Reform Town Hall meeting with MP Scott Simms.  The Government of Canada in undertaking a comprehensive consultative process as it considers significant changes to the federal electoral process. Electoral reform may dramatically affect the election process and how provinces and citizens are represented in Ottawa. The Committee is encouraging residents to get involved </w:t>
      </w:r>
      <w:r>
        <w:rPr>
          <w:rFonts w:ascii="Calibri" w:hAnsi="Calibri"/>
        </w:rPr>
        <w:t xml:space="preserve">with </w:t>
      </w:r>
      <w:r w:rsidRPr="003D5808">
        <w:rPr>
          <w:rFonts w:ascii="Calibri" w:hAnsi="Calibri"/>
        </w:rPr>
        <w:t>the process by learning more about the reform and voicing you</w:t>
      </w:r>
      <w:r>
        <w:rPr>
          <w:rFonts w:ascii="Calibri" w:hAnsi="Calibri"/>
        </w:rPr>
        <w:t>r</w:t>
      </w:r>
      <w:r w:rsidRPr="003D5808">
        <w:rPr>
          <w:rFonts w:ascii="Calibri" w:hAnsi="Calibri"/>
        </w:rPr>
        <w:t xml:space="preserve"> opini</w:t>
      </w:r>
      <w:r>
        <w:rPr>
          <w:rFonts w:ascii="Calibri" w:hAnsi="Calibri"/>
        </w:rPr>
        <w:t>on. For more information go to G</w:t>
      </w:r>
      <w:r w:rsidRPr="003D5808">
        <w:rPr>
          <w:rFonts w:ascii="Calibri" w:hAnsi="Calibri"/>
        </w:rPr>
        <w:t xml:space="preserve">overnment Canada website </w:t>
      </w:r>
      <w:hyperlink r:id="rId10" w:history="1">
        <w:r w:rsidRPr="003D5808">
          <w:rPr>
            <w:rStyle w:val="Hyperlink"/>
            <w:rFonts w:ascii="Calibri" w:hAnsi="Calibri"/>
          </w:rPr>
          <w:t>www.canada.ca</w:t>
        </w:r>
      </w:hyperlink>
      <w:r w:rsidRPr="003D5808">
        <w:rPr>
          <w:rFonts w:ascii="Calibri" w:hAnsi="Calibri"/>
        </w:rPr>
        <w:t xml:space="preserve"> and search for “electoral reform”</w:t>
      </w:r>
      <w:r>
        <w:rPr>
          <w:rFonts w:ascii="Calibri" w:hAnsi="Calibri"/>
        </w:rPr>
        <w:t>.</w:t>
      </w:r>
    </w:p>
    <w:p w:rsidR="00B64676" w:rsidRPr="003D5808" w:rsidRDefault="00B64676" w:rsidP="00B64676">
      <w:pPr>
        <w:rPr>
          <w:rFonts w:ascii="Calibri" w:hAnsi="Calibri"/>
        </w:rPr>
      </w:pPr>
    </w:p>
    <w:p w:rsidR="00B64676" w:rsidRPr="00A15C6C" w:rsidRDefault="00B64676" w:rsidP="00B64676">
      <w:pPr>
        <w:rPr>
          <w:rFonts w:ascii="Calibri" w:hAnsi="Calibri"/>
          <w:b/>
          <w:sz w:val="28"/>
          <w:szCs w:val="28"/>
        </w:rPr>
      </w:pPr>
      <w:r w:rsidRPr="00A15C6C">
        <w:rPr>
          <w:rFonts w:ascii="Calibri" w:hAnsi="Calibri"/>
          <w:b/>
          <w:sz w:val="28"/>
          <w:szCs w:val="28"/>
        </w:rPr>
        <w:t>Ban on Plastic Bags</w:t>
      </w:r>
    </w:p>
    <w:p w:rsidR="00B64676" w:rsidRPr="003D5808" w:rsidRDefault="00B64676" w:rsidP="00B64676">
      <w:pPr>
        <w:rPr>
          <w:rFonts w:ascii="Calibri" w:hAnsi="Calibri"/>
          <w:b/>
        </w:rPr>
      </w:pPr>
    </w:p>
    <w:p w:rsidR="00B64676" w:rsidRPr="003D5808" w:rsidRDefault="00B64676" w:rsidP="00B64676">
      <w:pPr>
        <w:rPr>
          <w:rFonts w:ascii="Calibri" w:hAnsi="Calibri"/>
        </w:rPr>
      </w:pPr>
      <w:r w:rsidRPr="003D5808">
        <w:rPr>
          <w:rFonts w:ascii="Calibri" w:hAnsi="Calibri"/>
        </w:rPr>
        <w:t>Municipalities Newfoundland and Labrador is considering a motion by the City of St. John’s, which, if adopted, would see the province wide ban of all plastic shopping bags. The Committee i</w:t>
      </w:r>
      <w:r>
        <w:rPr>
          <w:rFonts w:ascii="Calibri" w:hAnsi="Calibri"/>
        </w:rPr>
        <w:t>s</w:t>
      </w:r>
      <w:r w:rsidRPr="003D5808">
        <w:rPr>
          <w:rFonts w:ascii="Calibri" w:hAnsi="Calibri"/>
        </w:rPr>
        <w:t xml:space="preserve"> recommending endorsement of this motion and will </w:t>
      </w:r>
      <w:r>
        <w:rPr>
          <w:rFonts w:ascii="Calibri" w:hAnsi="Calibri"/>
        </w:rPr>
        <w:t xml:space="preserve">be bringing it forward at the next Regular Meeting of </w:t>
      </w:r>
      <w:r w:rsidRPr="003D5808">
        <w:rPr>
          <w:rFonts w:ascii="Calibri" w:hAnsi="Calibri"/>
        </w:rPr>
        <w:t>Council</w:t>
      </w:r>
      <w:r>
        <w:rPr>
          <w:rFonts w:ascii="Calibri" w:hAnsi="Calibri"/>
        </w:rPr>
        <w:t xml:space="preserve"> </w:t>
      </w:r>
      <w:r w:rsidRPr="003D5808">
        <w:rPr>
          <w:rFonts w:ascii="Calibri" w:hAnsi="Calibri"/>
        </w:rPr>
        <w:t xml:space="preserve">for </w:t>
      </w:r>
      <w:r>
        <w:rPr>
          <w:rFonts w:ascii="Calibri" w:hAnsi="Calibri"/>
        </w:rPr>
        <w:t xml:space="preserve">further </w:t>
      </w:r>
      <w:r w:rsidRPr="003D5808">
        <w:rPr>
          <w:rFonts w:ascii="Calibri" w:hAnsi="Calibri"/>
        </w:rPr>
        <w:t>discussion.</w:t>
      </w:r>
    </w:p>
    <w:p w:rsidR="00B64676" w:rsidRPr="003D5808" w:rsidRDefault="00B64676" w:rsidP="00B64676">
      <w:pPr>
        <w:rPr>
          <w:rFonts w:ascii="Calibri" w:hAnsi="Calibri"/>
        </w:rPr>
      </w:pPr>
    </w:p>
    <w:p w:rsidR="00B64676" w:rsidRPr="00A15C6C" w:rsidRDefault="00B64676" w:rsidP="00B64676">
      <w:pPr>
        <w:rPr>
          <w:rFonts w:ascii="Calibri" w:hAnsi="Calibri"/>
          <w:b/>
          <w:sz w:val="28"/>
          <w:szCs w:val="28"/>
        </w:rPr>
      </w:pPr>
      <w:bookmarkStart w:id="2" w:name="OLE_LINK5"/>
      <w:bookmarkStart w:id="3" w:name="OLE_LINK6"/>
      <w:r w:rsidRPr="00A15C6C">
        <w:rPr>
          <w:rFonts w:ascii="Calibri" w:hAnsi="Calibri"/>
          <w:b/>
          <w:sz w:val="28"/>
          <w:szCs w:val="28"/>
        </w:rPr>
        <w:t>Illness, Births and Bereavement Policy</w:t>
      </w:r>
    </w:p>
    <w:p w:rsidR="00B64676" w:rsidRPr="003D5808" w:rsidRDefault="00B64676" w:rsidP="00B64676">
      <w:pPr>
        <w:rPr>
          <w:rFonts w:ascii="Calibri" w:hAnsi="Calibri"/>
          <w:b/>
        </w:rPr>
      </w:pPr>
    </w:p>
    <w:bookmarkEnd w:id="2"/>
    <w:bookmarkEnd w:id="3"/>
    <w:p w:rsidR="00B64676" w:rsidRDefault="00B64676" w:rsidP="00B64676">
      <w:pPr>
        <w:rPr>
          <w:rFonts w:ascii="Calibri" w:hAnsi="Calibri"/>
        </w:rPr>
      </w:pPr>
      <w:r w:rsidRPr="003D5808">
        <w:rPr>
          <w:rFonts w:ascii="Calibri" w:hAnsi="Calibri"/>
        </w:rPr>
        <w:t xml:space="preserve">The Committee reviewed changes to </w:t>
      </w:r>
      <w:r>
        <w:rPr>
          <w:rFonts w:ascii="Calibri" w:hAnsi="Calibri"/>
        </w:rPr>
        <w:t xml:space="preserve">the </w:t>
      </w:r>
      <w:r w:rsidRPr="003D5808">
        <w:rPr>
          <w:rFonts w:ascii="Calibri" w:hAnsi="Calibri"/>
        </w:rPr>
        <w:t>Illness, Births and Bereavement</w:t>
      </w:r>
      <w:r>
        <w:rPr>
          <w:rFonts w:ascii="Calibri" w:hAnsi="Calibri"/>
        </w:rPr>
        <w:t xml:space="preserve"> policy</w:t>
      </w:r>
      <w:r w:rsidRPr="003D5808">
        <w:rPr>
          <w:rFonts w:ascii="Calibri" w:hAnsi="Calibri"/>
        </w:rPr>
        <w:t xml:space="preserve">. The proposed changes are intended to assist Council in </w:t>
      </w:r>
      <w:r>
        <w:rPr>
          <w:rFonts w:ascii="Calibri" w:hAnsi="Calibri"/>
        </w:rPr>
        <w:t>recognizing the</w:t>
      </w:r>
      <w:r w:rsidRPr="003D5808">
        <w:rPr>
          <w:rFonts w:ascii="Calibri" w:hAnsi="Calibri"/>
        </w:rPr>
        <w:t xml:space="preserve"> passing of a former </w:t>
      </w:r>
      <w:proofErr w:type="spellStart"/>
      <w:r>
        <w:rPr>
          <w:rFonts w:ascii="Calibri" w:hAnsi="Calibri"/>
        </w:rPr>
        <w:t>C</w:t>
      </w:r>
      <w:r w:rsidRPr="003D5808">
        <w:rPr>
          <w:rFonts w:ascii="Calibri" w:hAnsi="Calibri"/>
        </w:rPr>
        <w:t>ounci</w:t>
      </w:r>
      <w:r>
        <w:rPr>
          <w:rFonts w:ascii="Calibri" w:hAnsi="Calibri"/>
        </w:rPr>
        <w:t>l</w:t>
      </w:r>
      <w:r w:rsidRPr="003D5808">
        <w:rPr>
          <w:rFonts w:ascii="Calibri" w:hAnsi="Calibri"/>
        </w:rPr>
        <w:t>lor</w:t>
      </w:r>
      <w:proofErr w:type="spellEnd"/>
      <w:r w:rsidRPr="003D5808">
        <w:rPr>
          <w:rFonts w:ascii="Calibri" w:hAnsi="Calibri"/>
        </w:rPr>
        <w:t xml:space="preserve"> or </w:t>
      </w:r>
      <w:r>
        <w:rPr>
          <w:rFonts w:ascii="Calibri" w:hAnsi="Calibri"/>
        </w:rPr>
        <w:t>E</w:t>
      </w:r>
      <w:r w:rsidRPr="003D5808">
        <w:rPr>
          <w:rFonts w:ascii="Calibri" w:hAnsi="Calibri"/>
        </w:rPr>
        <w:t xml:space="preserve">mployee so that the appropriate condolences are extended to their families. </w:t>
      </w:r>
    </w:p>
    <w:p w:rsidR="00B64676" w:rsidRDefault="00B64676" w:rsidP="00B64676">
      <w:pPr>
        <w:rPr>
          <w:rFonts w:ascii="Calibri" w:hAnsi="Calibri"/>
        </w:rPr>
      </w:pPr>
    </w:p>
    <w:p w:rsidR="00B64676" w:rsidRPr="00B64676" w:rsidRDefault="00B64676" w:rsidP="00B64676">
      <w:pPr>
        <w:rPr>
          <w:rFonts w:ascii="Calibri" w:hAnsi="Calibri"/>
          <w:b/>
          <w:sz w:val="26"/>
          <w:szCs w:val="26"/>
        </w:rPr>
      </w:pPr>
      <w:r w:rsidRPr="00B64676">
        <w:rPr>
          <w:rFonts w:ascii="Calibri" w:hAnsi="Calibri"/>
          <w:b/>
          <w:sz w:val="26"/>
          <w:szCs w:val="26"/>
        </w:rPr>
        <w:t>Motion #16-193</w:t>
      </w:r>
    </w:p>
    <w:p w:rsidR="00B64676" w:rsidRPr="00B64676" w:rsidRDefault="00B64676" w:rsidP="00B64676">
      <w:pPr>
        <w:rPr>
          <w:rFonts w:ascii="Calibri" w:hAnsi="Calibri"/>
          <w:b/>
          <w:sz w:val="26"/>
          <w:szCs w:val="26"/>
        </w:rPr>
      </w:pPr>
      <w:r w:rsidRPr="00B64676">
        <w:rPr>
          <w:rFonts w:ascii="Calibri" w:hAnsi="Calibri"/>
          <w:b/>
          <w:sz w:val="26"/>
          <w:szCs w:val="26"/>
        </w:rPr>
        <w:t>Illness, Births and Bereavement Policy</w:t>
      </w:r>
    </w:p>
    <w:p w:rsidR="00B64676" w:rsidRPr="003D5808" w:rsidRDefault="00B64676" w:rsidP="00B64676">
      <w:pPr>
        <w:rPr>
          <w:rFonts w:ascii="Calibri" w:hAnsi="Calibri"/>
          <w:b/>
        </w:rPr>
      </w:pPr>
    </w:p>
    <w:p w:rsidR="00B64676" w:rsidRPr="003D5808" w:rsidRDefault="00B64676" w:rsidP="00B64676">
      <w:pPr>
        <w:rPr>
          <w:rFonts w:ascii="Calibri" w:hAnsi="Calibri"/>
        </w:rPr>
      </w:pPr>
      <w:r>
        <w:rPr>
          <w:rFonts w:ascii="Calibri" w:hAnsi="Calibri"/>
        </w:rPr>
        <w:t xml:space="preserve">Moved by Deputy Mayor Abbott and seconded by </w:t>
      </w:r>
      <w:proofErr w:type="spellStart"/>
      <w:r>
        <w:rPr>
          <w:rFonts w:ascii="Calibri" w:hAnsi="Calibri"/>
        </w:rPr>
        <w:t>Councillor</w:t>
      </w:r>
      <w:proofErr w:type="spellEnd"/>
      <w:r>
        <w:rPr>
          <w:rFonts w:ascii="Calibri" w:hAnsi="Calibri"/>
        </w:rPr>
        <w:t xml:space="preserve"> Lorenzen</w:t>
      </w:r>
      <w:r w:rsidRPr="003D5808">
        <w:rPr>
          <w:rFonts w:ascii="Calibri" w:hAnsi="Calibri"/>
        </w:rPr>
        <w:t xml:space="preserve"> that changes to </w:t>
      </w:r>
      <w:r>
        <w:rPr>
          <w:rFonts w:ascii="Calibri" w:hAnsi="Calibri"/>
        </w:rPr>
        <w:t xml:space="preserve">the </w:t>
      </w:r>
      <w:r w:rsidRPr="003D5808">
        <w:rPr>
          <w:rFonts w:ascii="Calibri" w:hAnsi="Calibri"/>
        </w:rPr>
        <w:t xml:space="preserve">Illness, Births and Bereavement </w:t>
      </w:r>
      <w:r>
        <w:rPr>
          <w:rFonts w:ascii="Calibri" w:hAnsi="Calibri"/>
        </w:rPr>
        <w:t xml:space="preserve">policy </w:t>
      </w:r>
      <w:r w:rsidRPr="003D5808">
        <w:rPr>
          <w:rFonts w:ascii="Calibri" w:hAnsi="Calibri"/>
        </w:rPr>
        <w:t>be adopted as attached.</w:t>
      </w:r>
    </w:p>
    <w:p w:rsidR="00B64676" w:rsidRDefault="00B64676" w:rsidP="004A2343">
      <w:pPr>
        <w:jc w:val="left"/>
      </w:pPr>
    </w:p>
    <w:p w:rsidR="00B64676" w:rsidRDefault="00B64676" w:rsidP="004A2343">
      <w:pPr>
        <w:jc w:val="left"/>
      </w:pPr>
      <w:r>
        <w:tab/>
      </w:r>
      <w:r>
        <w:tab/>
        <w:t xml:space="preserve">In </w:t>
      </w:r>
      <w:proofErr w:type="spellStart"/>
      <w:r>
        <w:t>Favour</w:t>
      </w:r>
      <w:proofErr w:type="spellEnd"/>
      <w:r>
        <w:t>:</w:t>
      </w:r>
      <w:r>
        <w:tab/>
        <w:t>6</w:t>
      </w:r>
      <w:r>
        <w:tab/>
        <w:t>Opposing:</w:t>
      </w:r>
      <w:r>
        <w:tab/>
        <w:t>0</w:t>
      </w:r>
      <w:r>
        <w:tab/>
      </w:r>
    </w:p>
    <w:p w:rsidR="00B64676" w:rsidRDefault="00B64676" w:rsidP="004A2343">
      <w:pPr>
        <w:jc w:val="left"/>
      </w:pPr>
    </w:p>
    <w:p w:rsidR="00B64676" w:rsidRDefault="00B64676" w:rsidP="004A2343">
      <w:pPr>
        <w:jc w:val="left"/>
      </w:pPr>
      <w:r w:rsidRPr="00B64676">
        <w:rPr>
          <w:b/>
        </w:rPr>
        <w:t>Decision:</w:t>
      </w:r>
      <w:r w:rsidRPr="00B64676">
        <w:rPr>
          <w:b/>
        </w:rPr>
        <w:tab/>
      </w:r>
      <w:r>
        <w:t>Motion carried.</w:t>
      </w:r>
    </w:p>
    <w:bookmarkEnd w:id="0"/>
    <w:bookmarkEnd w:id="1"/>
    <w:p w:rsidR="005713C3" w:rsidRDefault="005713C3">
      <w:pPr>
        <w:spacing w:after="200" w:line="276" w:lineRule="auto"/>
        <w:jc w:val="left"/>
        <w:rPr>
          <w:rFonts w:asciiTheme="majorHAnsi" w:eastAsiaTheme="majorEastAsia" w:hAnsiTheme="majorHAnsi" w:cstheme="majorBidi"/>
          <w:b/>
          <w:bCs/>
          <w:color w:val="4F81BD" w:themeColor="accent1"/>
        </w:rPr>
      </w:pPr>
    </w:p>
    <w:p w:rsidR="00B02623" w:rsidRDefault="004E62DA" w:rsidP="00B02623">
      <w:pPr>
        <w:pStyle w:val="Heading3"/>
      </w:pPr>
      <w:r>
        <w:t>D</w:t>
      </w:r>
      <w:r w:rsidR="00BC6DD1">
        <w:t>.</w:t>
      </w:r>
      <w:r w:rsidR="00BC6DD1">
        <w:tab/>
      </w:r>
      <w:r w:rsidR="00B02623">
        <w:t>Engineering, Planning &amp; Controls:</w:t>
      </w:r>
    </w:p>
    <w:p w:rsidR="00B02623" w:rsidRDefault="00B02623" w:rsidP="00B02623"/>
    <w:p w:rsidR="00B02623" w:rsidRPr="00480A65" w:rsidRDefault="00B02623" w:rsidP="00B02623">
      <w:r>
        <w:t xml:space="preserve">The Engineering, Planning &amp; Controls </w:t>
      </w:r>
      <w:r w:rsidRPr="00480A65">
        <w:t xml:space="preserve">Committee report was presented by </w:t>
      </w:r>
      <w:proofErr w:type="spellStart"/>
      <w:r>
        <w:t>Councillor</w:t>
      </w:r>
      <w:proofErr w:type="spellEnd"/>
      <w:r>
        <w:t xml:space="preserve"> Parrott.</w:t>
      </w:r>
    </w:p>
    <w:p w:rsidR="00B02623" w:rsidRPr="003978F9" w:rsidRDefault="00B02623" w:rsidP="00B02623"/>
    <w:p w:rsidR="00A25406" w:rsidRDefault="00B02623" w:rsidP="00B02623">
      <w:r>
        <w:t xml:space="preserve">The Engineering, Planning &amp; Controls Committee meeting was held on </w:t>
      </w:r>
      <w:r w:rsidR="00077169">
        <w:t>September 21</w:t>
      </w:r>
      <w:r>
        <w:t xml:space="preserve">, 2016.  The meeting was chaired by G. Parrott, </w:t>
      </w:r>
      <w:proofErr w:type="spellStart"/>
      <w:r>
        <w:t>Councillor</w:t>
      </w:r>
      <w:proofErr w:type="spellEnd"/>
      <w:r>
        <w:t xml:space="preserve">.  Other members present included: C. Abbott, Deputy Mayor; </w:t>
      </w:r>
      <w:r w:rsidR="00677FD2">
        <w:t>J. Blackwood</w:t>
      </w:r>
      <w:r>
        <w:t xml:space="preserve">, Director of Engineering; </w:t>
      </w:r>
      <w:r w:rsidR="00677FD2">
        <w:t>J. Hillier</w:t>
      </w:r>
      <w:r w:rsidR="004B4243">
        <w:t>,</w:t>
      </w:r>
      <w:r w:rsidR="002A4566">
        <w:t xml:space="preserve"> </w:t>
      </w:r>
      <w:r w:rsidR="004B4243">
        <w:t>Administrative Assistant.</w:t>
      </w:r>
    </w:p>
    <w:p w:rsidR="00A25406" w:rsidRDefault="00A25406" w:rsidP="00B02623"/>
    <w:p w:rsidR="00B02623" w:rsidRDefault="00B02623" w:rsidP="00B02623">
      <w:r>
        <w:t>The following items were discussed:</w:t>
      </w:r>
    </w:p>
    <w:p w:rsidR="00B02623" w:rsidRDefault="00B02623" w:rsidP="00B02623"/>
    <w:p w:rsidR="000A1EDC" w:rsidRPr="00C25D42" w:rsidRDefault="000A1EDC" w:rsidP="000A1EDC">
      <w:pPr>
        <w:rPr>
          <w:u w:val="single"/>
        </w:rPr>
      </w:pPr>
      <w:r>
        <w:t>The previous minutes were reviewed and approved as presented.</w:t>
      </w:r>
    </w:p>
    <w:p w:rsidR="000A1EDC" w:rsidRDefault="000A1EDC" w:rsidP="000A1EDC"/>
    <w:p w:rsidR="000A1EDC" w:rsidRPr="00364D6C" w:rsidRDefault="000A1EDC" w:rsidP="000A1EDC">
      <w:pPr>
        <w:rPr>
          <w:b/>
          <w:sz w:val="28"/>
          <w:szCs w:val="28"/>
        </w:rPr>
      </w:pPr>
      <w:r>
        <w:rPr>
          <w:b/>
          <w:sz w:val="28"/>
          <w:szCs w:val="28"/>
        </w:rPr>
        <w:t>Trail Perimeter – Magee Road</w:t>
      </w:r>
    </w:p>
    <w:p w:rsidR="000A1EDC" w:rsidRDefault="000A1EDC" w:rsidP="000A1EDC"/>
    <w:p w:rsidR="000A1EDC" w:rsidRDefault="000A1EDC" w:rsidP="000A1EDC">
      <w:r>
        <w:t xml:space="preserve">The Director advised the Committee that the Public Works and Services Committee had recently met to discuss a section of Town owned land that was inadvertently included during the land transfer to the school board for the construction of the new 4-6 school. The land in question is the Town of Gander’s perimeter ATV trail, </w:t>
      </w:r>
      <w:r w:rsidRPr="00F32432">
        <w:t>previously located between Raynham/Magee intersection and Magee Road Sewer Treatment Plant, and therefore will have to be relocated.</w:t>
      </w:r>
    </w:p>
    <w:p w:rsidR="000A1EDC" w:rsidRDefault="000A1EDC" w:rsidP="000A1EDC"/>
    <w:p w:rsidR="000A1EDC" w:rsidRDefault="000A1EDC" w:rsidP="000A1EDC">
      <w:r>
        <w:t>It was determined by the Public Works and Services Committee that the safest location for the ATV trail perimeter would be Magee Road and is recommending the Engineering Department begin the process on reacquiring the section of land.</w:t>
      </w:r>
    </w:p>
    <w:p w:rsidR="000A1EDC" w:rsidRDefault="000A1EDC" w:rsidP="000A1EDC"/>
    <w:p w:rsidR="000A1EDC" w:rsidRDefault="000A1EDC" w:rsidP="000A1EDC">
      <w:r>
        <w:t xml:space="preserve">The Director informed the Committee that he had recently met with representatives from the school board, as well as, an Engineering firm, hired by the school board, to complete a traffic study for the new 4-6 school. </w:t>
      </w:r>
    </w:p>
    <w:p w:rsidR="000A1EDC" w:rsidRDefault="000A1EDC" w:rsidP="000A1EDC"/>
    <w:p w:rsidR="000A1EDC" w:rsidRDefault="000A1EDC" w:rsidP="000A1EDC">
      <w:r>
        <w:t>The Director suggested holding off with the reacquiring of that section of land until the traffic study is completed. The traffic study will include recommendations for a location of the new trail way, as well as, cost estimates for the work associated with the installation of the new trail way. The Director also indicated that the traffic study should be complete before the budget process.</w:t>
      </w:r>
    </w:p>
    <w:p w:rsidR="000A1EDC" w:rsidRDefault="000A1EDC" w:rsidP="000A1EDC"/>
    <w:p w:rsidR="000A1EDC" w:rsidRDefault="000A1EDC" w:rsidP="000A1EDC">
      <w:r>
        <w:t xml:space="preserve">The Committee is in agreement with waiting until the traffic study is complete before making a final decision to relocate the trail way. </w:t>
      </w:r>
    </w:p>
    <w:p w:rsidR="000A1EDC" w:rsidRDefault="000A1EDC" w:rsidP="000A1EDC"/>
    <w:p w:rsidR="000A1EDC" w:rsidRDefault="000A1EDC" w:rsidP="000A1EDC"/>
    <w:p w:rsidR="000A1EDC" w:rsidRDefault="000A1EDC" w:rsidP="000A1EDC"/>
    <w:p w:rsidR="000A1EDC" w:rsidRDefault="000A1EDC" w:rsidP="000A1EDC"/>
    <w:p w:rsidR="000A1EDC" w:rsidRDefault="000A1EDC" w:rsidP="000A1EDC"/>
    <w:p w:rsidR="000A1EDC" w:rsidRPr="00B5012B" w:rsidRDefault="000A1EDC" w:rsidP="000A1EDC"/>
    <w:p w:rsidR="000A1EDC" w:rsidRDefault="000A1EDC" w:rsidP="000A1EDC">
      <w:pPr>
        <w:rPr>
          <w:b/>
          <w:sz w:val="28"/>
          <w:szCs w:val="28"/>
        </w:rPr>
      </w:pPr>
      <w:r>
        <w:rPr>
          <w:b/>
          <w:sz w:val="28"/>
          <w:szCs w:val="28"/>
        </w:rPr>
        <w:t>Commonwealth War Graves – Trans Canada Highway</w:t>
      </w:r>
    </w:p>
    <w:p w:rsidR="000A1EDC" w:rsidRDefault="000A1EDC" w:rsidP="000A1EDC">
      <w:pPr>
        <w:rPr>
          <w:b/>
          <w:sz w:val="28"/>
          <w:szCs w:val="28"/>
        </w:rPr>
      </w:pPr>
    </w:p>
    <w:p w:rsidR="000A1EDC" w:rsidRDefault="000A1EDC" w:rsidP="000A1EDC">
      <w:r>
        <w:t>The Director of Engineering informed the Committee that the Heritage Advisory Committee is requesting in-kind services from the Engineering Department to provide a concept design showing upgrades to the site entrance, including dedicated access lanes on the Trans-Canada Highway, and straightening of the main road into the Commonwealth War Graves.</w:t>
      </w:r>
    </w:p>
    <w:p w:rsidR="000A1EDC" w:rsidRDefault="000A1EDC" w:rsidP="000A1EDC"/>
    <w:p w:rsidR="000A1EDC" w:rsidRDefault="000A1EDC" w:rsidP="000A1EDC">
      <w:r>
        <w:t>In efforts to seek Provincial and Federal funding, the Heritage Advisory Committee will forward the concept design to the Province.</w:t>
      </w:r>
    </w:p>
    <w:p w:rsidR="000A1EDC" w:rsidRDefault="000A1EDC" w:rsidP="000A1EDC"/>
    <w:p w:rsidR="000A1EDC" w:rsidRDefault="000A1EDC" w:rsidP="000A1EDC">
      <w:r>
        <w:t xml:space="preserve">The Committee discussed this request and feels that this is a valuable asset to the Town of Gander therefore, is in agreement with the Engineering Department providing a conceptual design for the proposed changes.  </w:t>
      </w:r>
    </w:p>
    <w:p w:rsidR="000A1EDC" w:rsidRDefault="000A1EDC" w:rsidP="000A1EDC">
      <w:pPr>
        <w:rPr>
          <w:b/>
          <w:sz w:val="28"/>
          <w:szCs w:val="28"/>
        </w:rPr>
      </w:pPr>
    </w:p>
    <w:p w:rsidR="000A1EDC" w:rsidRDefault="000A1EDC" w:rsidP="000A1EDC">
      <w:pPr>
        <w:rPr>
          <w:b/>
          <w:sz w:val="28"/>
          <w:szCs w:val="28"/>
        </w:rPr>
      </w:pPr>
      <w:bookmarkStart w:id="4" w:name="OLE_LINK7"/>
      <w:bookmarkStart w:id="5" w:name="OLE_LINK8"/>
      <w:r>
        <w:rPr>
          <w:b/>
          <w:sz w:val="28"/>
          <w:szCs w:val="28"/>
        </w:rPr>
        <w:t>Municipal Plan Amendment #15 &amp; Development Regulation Amendment #21</w:t>
      </w:r>
    </w:p>
    <w:bookmarkEnd w:id="4"/>
    <w:bookmarkEnd w:id="5"/>
    <w:p w:rsidR="000A1EDC" w:rsidRDefault="000A1EDC" w:rsidP="000A1EDC">
      <w:pPr>
        <w:rPr>
          <w:b/>
          <w:sz w:val="28"/>
          <w:szCs w:val="28"/>
        </w:rPr>
      </w:pPr>
    </w:p>
    <w:p w:rsidR="000A1EDC" w:rsidRDefault="000A1EDC" w:rsidP="000A1EDC">
      <w:pPr>
        <w:rPr>
          <w:lang w:val="en-CA"/>
        </w:rPr>
      </w:pPr>
      <w:r w:rsidRPr="00D8181A">
        <w:rPr>
          <w:lang w:val="en-CA"/>
        </w:rPr>
        <w:fldChar w:fldCharType="begin"/>
      </w:r>
      <w:r w:rsidRPr="00D8181A">
        <w:rPr>
          <w:lang w:val="en-CA"/>
        </w:rPr>
        <w:instrText xml:space="preserve"> SEQ CHAPTER \h \r 1</w:instrText>
      </w:r>
      <w:r w:rsidRPr="00D8181A">
        <w:rPr>
          <w:lang w:val="en-CA"/>
        </w:rPr>
        <w:fldChar w:fldCharType="end"/>
      </w:r>
      <w:r w:rsidRPr="00D8181A">
        <w:rPr>
          <w:lang w:val="en-CA"/>
        </w:rPr>
        <w:t xml:space="preserve">Municipal Plan Amendment # </w:t>
      </w:r>
      <w:r>
        <w:rPr>
          <w:lang w:val="en-CA"/>
        </w:rPr>
        <w:t>15</w:t>
      </w:r>
      <w:r w:rsidRPr="00D8181A">
        <w:rPr>
          <w:lang w:val="en-CA"/>
        </w:rPr>
        <w:t>, 201</w:t>
      </w:r>
      <w:r>
        <w:rPr>
          <w:lang w:val="en-CA"/>
        </w:rPr>
        <w:t>6</w:t>
      </w:r>
      <w:r w:rsidRPr="00D8181A">
        <w:rPr>
          <w:lang w:val="en-CA"/>
        </w:rPr>
        <w:t xml:space="preserve"> and Development Regulations Amendment # </w:t>
      </w:r>
      <w:r>
        <w:rPr>
          <w:lang w:val="en-CA"/>
        </w:rPr>
        <w:t>2</w:t>
      </w:r>
      <w:r w:rsidRPr="00D8181A">
        <w:rPr>
          <w:lang w:val="en-CA"/>
        </w:rPr>
        <w:t>1, 201</w:t>
      </w:r>
      <w:r>
        <w:rPr>
          <w:lang w:val="en-CA"/>
        </w:rPr>
        <w:t>6</w:t>
      </w:r>
      <w:r w:rsidRPr="00D8181A">
        <w:rPr>
          <w:lang w:val="en-CA"/>
        </w:rPr>
        <w:t xml:space="preserve"> is now ready for </w:t>
      </w:r>
      <w:r w:rsidRPr="00D8181A">
        <w:rPr>
          <w:u w:val="single"/>
          <w:lang w:val="en-CA"/>
        </w:rPr>
        <w:t>approval</w:t>
      </w:r>
      <w:r w:rsidRPr="00D8181A">
        <w:rPr>
          <w:lang w:val="en-CA"/>
        </w:rPr>
        <w:t xml:space="preserve"> by Council.</w:t>
      </w:r>
    </w:p>
    <w:p w:rsidR="000A1EDC" w:rsidRDefault="000A1EDC" w:rsidP="000A1EDC">
      <w:pPr>
        <w:rPr>
          <w:lang w:val="en-CA"/>
        </w:rPr>
      </w:pPr>
    </w:p>
    <w:p w:rsidR="000A1EDC" w:rsidRPr="00DB1F92" w:rsidRDefault="000A1EDC" w:rsidP="000A1EDC">
      <w:pPr>
        <w:rPr>
          <w:rFonts w:cs="Arial"/>
          <w:lang w:val="en-GB"/>
        </w:rPr>
      </w:pPr>
      <w:r w:rsidRPr="00DB1F92">
        <w:rPr>
          <w:rFonts w:cs="Arial"/>
          <w:lang w:val="en-GB"/>
        </w:rPr>
        <w:t xml:space="preserve">This amendment proposes </w:t>
      </w:r>
      <w:r w:rsidRPr="00DB1F92">
        <w:rPr>
          <w:rFonts w:cs="Arial"/>
        </w:rPr>
        <w:t xml:space="preserve">to re-zone a parcel of land to the North of Mitchell Street, currently zoned </w:t>
      </w:r>
      <w:r w:rsidRPr="00DB1F92">
        <w:rPr>
          <w:rFonts w:cs="Arial"/>
          <w:b/>
        </w:rPr>
        <w:t>Open Space Conservation (OSC),</w:t>
      </w:r>
      <w:r w:rsidRPr="00DB1F92">
        <w:rPr>
          <w:rFonts w:cs="Arial"/>
        </w:rPr>
        <w:t xml:space="preserve"> to a</w:t>
      </w:r>
      <w:r w:rsidRPr="00DB1F92">
        <w:rPr>
          <w:rFonts w:cs="Arial"/>
          <w:b/>
          <w:bCs/>
          <w:i/>
          <w:iCs/>
        </w:rPr>
        <w:t xml:space="preserve"> Residential Medium Density (RMD)</w:t>
      </w:r>
      <w:r w:rsidRPr="00DB1F92">
        <w:rPr>
          <w:rFonts w:cs="Arial"/>
          <w:bCs/>
          <w:iCs/>
        </w:rPr>
        <w:t xml:space="preserve"> zone.</w:t>
      </w:r>
      <w:r w:rsidRPr="00DB1F92">
        <w:rPr>
          <w:rFonts w:cs="Arial"/>
          <w:b/>
          <w:i/>
          <w:lang w:val="en-GB"/>
        </w:rPr>
        <w:t xml:space="preserve"> </w:t>
      </w:r>
      <w:r w:rsidRPr="00DB1F92">
        <w:rPr>
          <w:rFonts w:cs="Arial"/>
          <w:lang w:val="en-GB"/>
        </w:rPr>
        <w:t>The re-zoning will provide for the expansion of existing and future residential properties.</w:t>
      </w:r>
    </w:p>
    <w:p w:rsidR="000A1EDC" w:rsidRPr="00D8181A" w:rsidRDefault="000A1EDC" w:rsidP="000A1EDC">
      <w:pPr>
        <w:rPr>
          <w:rFonts w:cs="Arial"/>
          <w:b/>
          <w:bCs/>
          <w:i/>
          <w:iCs/>
        </w:rPr>
      </w:pPr>
    </w:p>
    <w:p w:rsidR="000A1EDC" w:rsidRDefault="000A1EDC" w:rsidP="000A1EDC">
      <w:pPr>
        <w:rPr>
          <w:lang w:val="en-CA"/>
        </w:rPr>
      </w:pPr>
      <w:r w:rsidRPr="00D8181A">
        <w:rPr>
          <w:lang w:val="en-CA"/>
        </w:rPr>
        <w:t xml:space="preserve">The required advertising and provincial review has been completed.  A Public Hearing was scheduled for </w:t>
      </w:r>
      <w:r>
        <w:rPr>
          <w:lang w:val="en-CA"/>
        </w:rPr>
        <w:t>September 13, 2016</w:t>
      </w:r>
      <w:r w:rsidRPr="00D8181A">
        <w:rPr>
          <w:lang w:val="en-CA"/>
        </w:rPr>
        <w:t xml:space="preserve"> at the Town Hall.  There were no objections received by the deadline date of </w:t>
      </w:r>
      <w:r>
        <w:rPr>
          <w:lang w:val="en-CA"/>
        </w:rPr>
        <w:t>September 9</w:t>
      </w:r>
      <w:r w:rsidRPr="00D8181A">
        <w:rPr>
          <w:lang w:val="en-CA"/>
        </w:rPr>
        <w:t>, 201</w:t>
      </w:r>
      <w:r>
        <w:rPr>
          <w:lang w:val="en-CA"/>
        </w:rPr>
        <w:t>6</w:t>
      </w:r>
      <w:r w:rsidRPr="00D8181A">
        <w:rPr>
          <w:lang w:val="en-CA"/>
        </w:rPr>
        <w:t xml:space="preserve"> and the hearing was cancelled.</w:t>
      </w:r>
    </w:p>
    <w:p w:rsidR="000A1EDC" w:rsidRDefault="000A1EDC" w:rsidP="000A1EDC">
      <w:pPr>
        <w:rPr>
          <w:lang w:val="en-CA"/>
        </w:rPr>
      </w:pPr>
    </w:p>
    <w:p w:rsidR="000A1EDC" w:rsidRPr="000A1EDC" w:rsidRDefault="000A1EDC" w:rsidP="000A1EDC">
      <w:pPr>
        <w:rPr>
          <w:b/>
          <w:sz w:val="26"/>
          <w:szCs w:val="26"/>
          <w:lang w:val="en-CA"/>
        </w:rPr>
      </w:pPr>
      <w:r w:rsidRPr="000A1EDC">
        <w:rPr>
          <w:b/>
          <w:sz w:val="26"/>
          <w:szCs w:val="26"/>
          <w:lang w:val="en-CA"/>
        </w:rPr>
        <w:t>Motion #16-194</w:t>
      </w:r>
    </w:p>
    <w:p w:rsidR="000A1EDC" w:rsidRPr="000A1EDC" w:rsidRDefault="000A1EDC" w:rsidP="000A1EDC">
      <w:pPr>
        <w:rPr>
          <w:b/>
          <w:sz w:val="26"/>
          <w:szCs w:val="26"/>
        </w:rPr>
      </w:pPr>
      <w:r w:rsidRPr="000A1EDC">
        <w:rPr>
          <w:b/>
          <w:sz w:val="26"/>
          <w:szCs w:val="26"/>
        </w:rPr>
        <w:t>Municipal Plan Amendment #15 &amp; Development Regulation Amendment #21</w:t>
      </w:r>
    </w:p>
    <w:p w:rsidR="000A1EDC" w:rsidRPr="00D8181A" w:rsidRDefault="000A1EDC" w:rsidP="000A1EDC">
      <w:pPr>
        <w:rPr>
          <w:lang w:val="en-CA"/>
        </w:rPr>
      </w:pPr>
    </w:p>
    <w:p w:rsidR="000A1EDC" w:rsidRDefault="000A1EDC" w:rsidP="000A1EDC">
      <w:pPr>
        <w:rPr>
          <w:lang w:val="en-CA"/>
        </w:rPr>
      </w:pPr>
      <w:r>
        <w:rPr>
          <w:lang w:val="en-CA"/>
        </w:rPr>
        <w:t>Moved by Councillor Parrott and seconded by Deputy Mayor Abbott</w:t>
      </w:r>
      <w:r w:rsidRPr="00D8181A">
        <w:rPr>
          <w:lang w:val="en-CA"/>
        </w:rPr>
        <w:t xml:space="preserve"> that Municipal Plan Amendment # </w:t>
      </w:r>
      <w:r>
        <w:rPr>
          <w:lang w:val="en-CA"/>
        </w:rPr>
        <w:t>15</w:t>
      </w:r>
      <w:r w:rsidRPr="00D8181A">
        <w:rPr>
          <w:lang w:val="en-CA"/>
        </w:rPr>
        <w:t>, 201</w:t>
      </w:r>
      <w:r>
        <w:rPr>
          <w:lang w:val="en-CA"/>
        </w:rPr>
        <w:t>6</w:t>
      </w:r>
      <w:r w:rsidRPr="00D8181A">
        <w:rPr>
          <w:lang w:val="en-CA"/>
        </w:rPr>
        <w:t xml:space="preserve"> and Development Regulations Amendment # </w:t>
      </w:r>
      <w:r>
        <w:rPr>
          <w:lang w:val="en-CA"/>
        </w:rPr>
        <w:t>2</w:t>
      </w:r>
      <w:r w:rsidRPr="00D8181A">
        <w:rPr>
          <w:lang w:val="en-CA"/>
        </w:rPr>
        <w:t>1, 201</w:t>
      </w:r>
      <w:r>
        <w:rPr>
          <w:lang w:val="en-CA"/>
        </w:rPr>
        <w:t>6</w:t>
      </w:r>
      <w:r w:rsidRPr="00D8181A">
        <w:rPr>
          <w:lang w:val="en-CA"/>
        </w:rPr>
        <w:t xml:space="preserve"> </w:t>
      </w:r>
      <w:proofErr w:type="gramStart"/>
      <w:r w:rsidRPr="00D8181A">
        <w:rPr>
          <w:lang w:val="en-CA"/>
        </w:rPr>
        <w:t>be</w:t>
      </w:r>
      <w:proofErr w:type="gramEnd"/>
      <w:r w:rsidRPr="00D8181A">
        <w:rPr>
          <w:lang w:val="en-CA"/>
        </w:rPr>
        <w:t xml:space="preserve"> approved under Section 23 of the Urban and Rural Planning Act 2000.</w:t>
      </w:r>
    </w:p>
    <w:p w:rsidR="000A1EDC" w:rsidRDefault="000A1EDC" w:rsidP="000A1EDC">
      <w:pPr>
        <w:rPr>
          <w:lang w:val="en-CA"/>
        </w:rPr>
      </w:pPr>
    </w:p>
    <w:p w:rsidR="000A1EDC" w:rsidRDefault="000A1EDC" w:rsidP="000A1EDC">
      <w:pPr>
        <w:rPr>
          <w:lang w:val="en-CA"/>
        </w:rPr>
      </w:pPr>
      <w:r>
        <w:rPr>
          <w:lang w:val="en-CA"/>
        </w:rPr>
        <w:tab/>
      </w:r>
      <w:r>
        <w:rPr>
          <w:lang w:val="en-CA"/>
        </w:rPr>
        <w:tab/>
        <w:t>In Favour:</w:t>
      </w:r>
      <w:r>
        <w:rPr>
          <w:lang w:val="en-CA"/>
        </w:rPr>
        <w:tab/>
        <w:t>6</w:t>
      </w:r>
      <w:r>
        <w:rPr>
          <w:lang w:val="en-CA"/>
        </w:rPr>
        <w:tab/>
        <w:t>Opposing:</w:t>
      </w:r>
      <w:r>
        <w:rPr>
          <w:lang w:val="en-CA"/>
        </w:rPr>
        <w:tab/>
        <w:t>0</w:t>
      </w:r>
    </w:p>
    <w:p w:rsidR="000A1EDC" w:rsidRDefault="000A1EDC" w:rsidP="000A1EDC">
      <w:pPr>
        <w:rPr>
          <w:lang w:val="en-CA"/>
        </w:rPr>
      </w:pPr>
    </w:p>
    <w:p w:rsidR="000A1EDC" w:rsidRPr="00B80A3C" w:rsidRDefault="000A1EDC" w:rsidP="000A1EDC">
      <w:r w:rsidRPr="000A1EDC">
        <w:rPr>
          <w:b/>
          <w:lang w:val="en-CA"/>
        </w:rPr>
        <w:t>Decision:</w:t>
      </w:r>
      <w:r>
        <w:rPr>
          <w:lang w:val="en-CA"/>
        </w:rPr>
        <w:tab/>
        <w:t>Motion carried.</w:t>
      </w:r>
    </w:p>
    <w:p w:rsidR="00077169" w:rsidRDefault="00077169" w:rsidP="00B02623"/>
    <w:p w:rsidR="001F5FB2" w:rsidRDefault="001F5FB2" w:rsidP="00B02623"/>
    <w:p w:rsidR="000A1EDC" w:rsidRDefault="000A1EDC" w:rsidP="00B02623"/>
    <w:p w:rsidR="000A1EDC" w:rsidRDefault="000A1EDC" w:rsidP="00B02623"/>
    <w:p w:rsidR="00BC6DD1" w:rsidRDefault="00A51002" w:rsidP="00BC6DD1">
      <w:pPr>
        <w:pStyle w:val="Heading3"/>
      </w:pPr>
      <w:r>
        <w:t>E</w:t>
      </w:r>
      <w:r w:rsidR="00BC6DD1">
        <w:t>.</w:t>
      </w:r>
      <w:r w:rsidR="00BC6DD1">
        <w:tab/>
      </w:r>
      <w:r w:rsidR="009C005B">
        <w:t>Public Works &amp; Services</w:t>
      </w:r>
      <w:r w:rsidR="00BC6DD1">
        <w:t>:</w:t>
      </w:r>
    </w:p>
    <w:p w:rsidR="00BC6DD1" w:rsidRDefault="00BC6DD1" w:rsidP="00BC6DD1"/>
    <w:p w:rsidR="00BC6DD1" w:rsidRPr="00480A65" w:rsidRDefault="00BC6DD1" w:rsidP="00BC6DD1">
      <w:r w:rsidRPr="00480A65">
        <w:t xml:space="preserve">The </w:t>
      </w:r>
      <w:r w:rsidR="009C005B">
        <w:t>Public Works</w:t>
      </w:r>
      <w:r w:rsidRPr="00480A65">
        <w:t xml:space="preserve"> &amp; Services Committee report was presented by </w:t>
      </w:r>
      <w:proofErr w:type="spellStart"/>
      <w:r w:rsidRPr="00480A65">
        <w:t>Councillor</w:t>
      </w:r>
      <w:proofErr w:type="spellEnd"/>
      <w:r w:rsidRPr="00480A65">
        <w:t xml:space="preserve"> </w:t>
      </w:r>
      <w:r w:rsidR="00A63CF2">
        <w:t>Anstey</w:t>
      </w:r>
      <w:r w:rsidR="00180AFD">
        <w:t>.</w:t>
      </w:r>
    </w:p>
    <w:p w:rsidR="00BC6DD1" w:rsidRDefault="00BC6DD1" w:rsidP="00BC6DD1"/>
    <w:p w:rsidR="00DB5AE1" w:rsidRDefault="00BC6DD1" w:rsidP="00BC6DD1">
      <w:r>
        <w:t xml:space="preserve">The </w:t>
      </w:r>
      <w:r w:rsidR="009C005B">
        <w:t>Public Works</w:t>
      </w:r>
      <w:r>
        <w:t xml:space="preserve"> &amp; Services Committee was held on </w:t>
      </w:r>
      <w:r w:rsidR="00293A52">
        <w:t>September 20</w:t>
      </w:r>
      <w:r w:rsidR="0076371C">
        <w:t>, 2016</w:t>
      </w:r>
      <w:r w:rsidR="00EC4ACB">
        <w:t xml:space="preserve">.  The meeting was chaired by </w:t>
      </w:r>
      <w:r w:rsidR="00180AFD">
        <w:t>R. Anstey</w:t>
      </w:r>
      <w:r>
        <w:t xml:space="preserve">, </w:t>
      </w:r>
      <w:proofErr w:type="spellStart"/>
      <w:r>
        <w:t>Councillor</w:t>
      </w:r>
      <w:proofErr w:type="spellEnd"/>
      <w:r>
        <w:t>.  Other members present included:</w:t>
      </w:r>
      <w:r w:rsidR="00A27EB3">
        <w:t xml:space="preserve"> </w:t>
      </w:r>
      <w:r w:rsidR="00716959">
        <w:t>G. Parrott</w:t>
      </w:r>
      <w:r w:rsidR="00162313">
        <w:t xml:space="preserve">, </w:t>
      </w:r>
      <w:proofErr w:type="spellStart"/>
      <w:r w:rsidR="00162313">
        <w:t>Councillor</w:t>
      </w:r>
      <w:proofErr w:type="spellEnd"/>
      <w:r w:rsidR="00A27EB3">
        <w:t xml:space="preserve">; </w:t>
      </w:r>
      <w:r w:rsidR="001F5FB2">
        <w:t xml:space="preserve">B. Dove, </w:t>
      </w:r>
      <w:proofErr w:type="spellStart"/>
      <w:r w:rsidR="001F5FB2">
        <w:t>Councillor</w:t>
      </w:r>
      <w:proofErr w:type="spellEnd"/>
      <w:r w:rsidR="001F5FB2">
        <w:t xml:space="preserve">; </w:t>
      </w:r>
      <w:r w:rsidR="00293A52">
        <w:t>A. Quilty</w:t>
      </w:r>
      <w:r w:rsidR="000101F0">
        <w:t>,</w:t>
      </w:r>
      <w:r w:rsidR="00716959">
        <w:t xml:space="preserve"> Fire Chief</w:t>
      </w:r>
      <w:r w:rsidR="00293A52">
        <w:t xml:space="preserve"> (A)</w:t>
      </w:r>
      <w:r w:rsidR="00716959">
        <w:t xml:space="preserve">; </w:t>
      </w:r>
      <w:r w:rsidR="00707BAB">
        <w:t>D. Moulton</w:t>
      </w:r>
      <w:r w:rsidR="00716959">
        <w:t xml:space="preserve">, </w:t>
      </w:r>
      <w:r w:rsidR="00D85729">
        <w:t>Directo</w:t>
      </w:r>
      <w:r w:rsidR="00716959">
        <w:t>r of Public Works</w:t>
      </w:r>
      <w:r w:rsidR="00D85729">
        <w:t xml:space="preserve"> &amp; Services</w:t>
      </w:r>
      <w:r w:rsidR="00707BAB">
        <w:t xml:space="preserve"> (A)</w:t>
      </w:r>
      <w:r w:rsidR="00795EB0">
        <w:t>;</w:t>
      </w:r>
      <w:r w:rsidR="00E73DE6">
        <w:t xml:space="preserve"> </w:t>
      </w:r>
      <w:r w:rsidR="00293A52">
        <w:t>W. Jenkins</w:t>
      </w:r>
      <w:r w:rsidR="00D85729">
        <w:t xml:space="preserve">, Municipal </w:t>
      </w:r>
      <w:r w:rsidR="007149E0">
        <w:t>Officer In Charge</w:t>
      </w:r>
      <w:r w:rsidR="00E73DE6">
        <w:t>;</w:t>
      </w:r>
      <w:r w:rsidR="000101F0">
        <w:t xml:space="preserve"> L. </w:t>
      </w:r>
      <w:r w:rsidR="002D1AEF">
        <w:t>S</w:t>
      </w:r>
      <w:r w:rsidR="00293A52">
        <w:t>mall, Administrative Assistant.</w:t>
      </w:r>
    </w:p>
    <w:p w:rsidR="00D85729" w:rsidRDefault="00D85729" w:rsidP="00BC6DD1"/>
    <w:p w:rsidR="000A182A" w:rsidRDefault="00BC6DD1" w:rsidP="009F7238">
      <w:r>
        <w:t>The following items were discussed:</w:t>
      </w:r>
    </w:p>
    <w:p w:rsidR="00293A52" w:rsidRDefault="00293A52" w:rsidP="00293A52">
      <w:pPr>
        <w:rPr>
          <w:rFonts w:ascii="Calibri" w:hAnsi="Calibri"/>
          <w:b/>
          <w:sz w:val="28"/>
          <w:szCs w:val="28"/>
        </w:rPr>
      </w:pPr>
    </w:p>
    <w:p w:rsidR="00293A52" w:rsidRPr="00A941E2" w:rsidRDefault="00293A52" w:rsidP="00293A52">
      <w:pPr>
        <w:rPr>
          <w:rFonts w:ascii="Calibri" w:hAnsi="Calibri"/>
          <w:b/>
          <w:sz w:val="28"/>
          <w:szCs w:val="28"/>
        </w:rPr>
      </w:pPr>
      <w:r w:rsidRPr="00A941E2">
        <w:rPr>
          <w:rFonts w:ascii="Calibri" w:hAnsi="Calibri"/>
          <w:b/>
          <w:sz w:val="28"/>
          <w:szCs w:val="28"/>
        </w:rPr>
        <w:t>Delegation –RCMP</w:t>
      </w:r>
    </w:p>
    <w:p w:rsidR="00293A52" w:rsidRDefault="00293A52" w:rsidP="00293A52">
      <w:pPr>
        <w:rPr>
          <w:rFonts w:ascii="Calibri" w:hAnsi="Calibri"/>
        </w:rPr>
      </w:pPr>
    </w:p>
    <w:p w:rsidR="00293A52" w:rsidRDefault="00293A52" w:rsidP="00293A52">
      <w:pPr>
        <w:rPr>
          <w:rFonts w:ascii="Calibri" w:hAnsi="Calibri"/>
        </w:rPr>
      </w:pPr>
      <w:r>
        <w:rPr>
          <w:rFonts w:ascii="Calibri" w:hAnsi="Calibri"/>
        </w:rPr>
        <w:t>The Committee met with Staff Sgt. Roger Flynn who provided an update on RCMP staffing and upcoming activities, a copy of which is attached. Staffing levels are good and the Detachment is about to roll out their “Distracted Driving and Intersection Safety”  initiatives which will focus on cell phone use and intersection stop signs etc. They also have Enhancing Youth Engagement, Preventing Family Violence, and Community Communications on their priority list for 2016-2017.</w:t>
      </w:r>
    </w:p>
    <w:p w:rsidR="00293A52" w:rsidRDefault="00293A52" w:rsidP="00293A52">
      <w:pPr>
        <w:rPr>
          <w:rFonts w:ascii="Calibri" w:hAnsi="Calibri"/>
        </w:rPr>
      </w:pPr>
    </w:p>
    <w:p w:rsidR="00293A52" w:rsidRDefault="00293A52" w:rsidP="00293A52">
      <w:pPr>
        <w:rPr>
          <w:rFonts w:ascii="Calibri" w:hAnsi="Calibri"/>
        </w:rPr>
      </w:pPr>
      <w:r>
        <w:rPr>
          <w:rFonts w:ascii="Calibri" w:hAnsi="Calibri"/>
        </w:rPr>
        <w:t>Sgt. Flynn left the Committee meeting at 10:40 am.</w:t>
      </w:r>
    </w:p>
    <w:p w:rsidR="00293A52" w:rsidRDefault="00293A52" w:rsidP="00293A52">
      <w:pPr>
        <w:rPr>
          <w:rFonts w:ascii="Calibri" w:hAnsi="Calibri"/>
        </w:rPr>
      </w:pPr>
    </w:p>
    <w:p w:rsidR="00293A52" w:rsidRPr="007E6DAF" w:rsidRDefault="00293A52" w:rsidP="00293A52">
      <w:pPr>
        <w:rPr>
          <w:rFonts w:ascii="Calibri" w:hAnsi="Calibri"/>
          <w:b/>
          <w:sz w:val="28"/>
          <w:szCs w:val="28"/>
        </w:rPr>
      </w:pPr>
      <w:r w:rsidRPr="007E6DAF">
        <w:rPr>
          <w:rFonts w:ascii="Calibri" w:hAnsi="Calibri"/>
          <w:b/>
          <w:sz w:val="28"/>
          <w:szCs w:val="28"/>
        </w:rPr>
        <w:t>Review of Previous Minutes</w:t>
      </w:r>
    </w:p>
    <w:p w:rsidR="00293A52" w:rsidRPr="007E6DAF" w:rsidRDefault="00293A52" w:rsidP="00293A52">
      <w:pPr>
        <w:rPr>
          <w:rFonts w:ascii="Calibri" w:hAnsi="Calibri"/>
        </w:rPr>
      </w:pPr>
    </w:p>
    <w:p w:rsidR="00293A52" w:rsidRDefault="00293A52" w:rsidP="00293A52">
      <w:pPr>
        <w:rPr>
          <w:rFonts w:ascii="Calibri" w:hAnsi="Calibri"/>
        </w:rPr>
      </w:pPr>
      <w:r w:rsidRPr="007E6DAF">
        <w:rPr>
          <w:rFonts w:ascii="Calibri" w:hAnsi="Calibri"/>
        </w:rPr>
        <w:t>The previous minutes were reviewed and approved as presented.</w:t>
      </w:r>
    </w:p>
    <w:p w:rsidR="00293A52" w:rsidRDefault="00293A52" w:rsidP="00293A52">
      <w:pPr>
        <w:rPr>
          <w:rFonts w:ascii="Calibri" w:hAnsi="Calibri"/>
        </w:rPr>
      </w:pPr>
    </w:p>
    <w:p w:rsidR="00293A52" w:rsidRPr="007E6DAF" w:rsidRDefault="00293A52" w:rsidP="00293A52">
      <w:pPr>
        <w:spacing w:after="240"/>
        <w:rPr>
          <w:rFonts w:ascii="Calibri" w:hAnsi="Calibri"/>
          <w:b/>
          <w:sz w:val="28"/>
          <w:szCs w:val="28"/>
        </w:rPr>
      </w:pPr>
      <w:r w:rsidRPr="007E6DAF">
        <w:rPr>
          <w:rFonts w:ascii="Calibri" w:hAnsi="Calibri"/>
          <w:b/>
          <w:sz w:val="28"/>
          <w:szCs w:val="28"/>
        </w:rPr>
        <w:t xml:space="preserve">Invoices for Approval </w:t>
      </w:r>
    </w:p>
    <w:p w:rsidR="00293A52" w:rsidRDefault="00293A52" w:rsidP="00293A52">
      <w:pPr>
        <w:rPr>
          <w:rFonts w:ascii="Calibri" w:hAnsi="Calibri" w:cs="Arial"/>
          <w:color w:val="000000" w:themeColor="text1"/>
        </w:rPr>
      </w:pPr>
      <w:r w:rsidRPr="007E6DAF">
        <w:rPr>
          <w:rFonts w:ascii="Calibri" w:hAnsi="Calibri" w:cs="Arial"/>
          <w:color w:val="000000" w:themeColor="text1"/>
        </w:rPr>
        <w:t xml:space="preserve">The Committee reviewed </w:t>
      </w:r>
      <w:r>
        <w:rPr>
          <w:rFonts w:ascii="Calibri" w:hAnsi="Calibri" w:cs="Arial"/>
          <w:color w:val="000000" w:themeColor="text1"/>
        </w:rPr>
        <w:t xml:space="preserve">one </w:t>
      </w:r>
      <w:r w:rsidRPr="007E6DAF">
        <w:rPr>
          <w:rFonts w:ascii="Calibri" w:hAnsi="Calibri" w:cs="Arial"/>
          <w:color w:val="000000" w:themeColor="text1"/>
        </w:rPr>
        <w:t xml:space="preserve">invoice </w:t>
      </w:r>
      <w:r>
        <w:rPr>
          <w:rFonts w:ascii="Calibri" w:hAnsi="Calibri" w:cs="Arial"/>
          <w:color w:val="000000" w:themeColor="text1"/>
        </w:rPr>
        <w:t>for $ 14, 937.35 from Electric Motor &amp; Pump to replace the water reservoir pump.</w:t>
      </w:r>
    </w:p>
    <w:p w:rsidR="00293A52" w:rsidRDefault="00293A52" w:rsidP="00293A52">
      <w:pPr>
        <w:rPr>
          <w:rFonts w:ascii="Calibri" w:hAnsi="Calibri" w:cs="Arial"/>
          <w:color w:val="000000" w:themeColor="text1"/>
        </w:rPr>
      </w:pPr>
    </w:p>
    <w:p w:rsidR="00293A52" w:rsidRPr="007E6DAF" w:rsidRDefault="00293A52" w:rsidP="00293A52">
      <w:pPr>
        <w:rPr>
          <w:rFonts w:ascii="Calibri" w:hAnsi="Calibri" w:cs="Arial"/>
          <w:color w:val="000000" w:themeColor="text1"/>
        </w:rPr>
      </w:pPr>
      <w:r w:rsidRPr="007E6DAF">
        <w:rPr>
          <w:rFonts w:ascii="Calibri" w:hAnsi="Calibri" w:cs="Arial"/>
          <w:color w:val="000000" w:themeColor="text1"/>
        </w:rPr>
        <w:t xml:space="preserve">The Committee </w:t>
      </w:r>
      <w:r>
        <w:rPr>
          <w:rFonts w:ascii="Calibri" w:hAnsi="Calibri" w:cs="Arial"/>
          <w:color w:val="000000" w:themeColor="text1"/>
        </w:rPr>
        <w:t xml:space="preserve">also </w:t>
      </w:r>
      <w:r w:rsidRPr="007E6DAF">
        <w:rPr>
          <w:rFonts w:ascii="Calibri" w:hAnsi="Calibri" w:cs="Arial"/>
          <w:color w:val="000000" w:themeColor="text1"/>
        </w:rPr>
        <w:t xml:space="preserve">reviewed </w:t>
      </w:r>
      <w:r>
        <w:rPr>
          <w:rFonts w:ascii="Calibri" w:hAnsi="Calibri" w:cs="Arial"/>
          <w:color w:val="000000" w:themeColor="text1"/>
        </w:rPr>
        <w:t>two invoices from C</w:t>
      </w:r>
      <w:r w:rsidRPr="007E6DAF">
        <w:rPr>
          <w:rFonts w:ascii="Calibri" w:hAnsi="Calibri" w:cs="Arial"/>
          <w:color w:val="000000" w:themeColor="text1"/>
        </w:rPr>
        <w:t>entral NL Waste Management</w:t>
      </w:r>
      <w:r>
        <w:rPr>
          <w:rFonts w:ascii="Calibri" w:hAnsi="Calibri" w:cs="Arial"/>
          <w:color w:val="000000" w:themeColor="text1"/>
        </w:rPr>
        <w:t>; one in the amount of $ 27, 519.36 for the tipping fees and another for $ 26, 353.41 for curbside collection fees; both for the month of August.</w:t>
      </w:r>
    </w:p>
    <w:p w:rsidR="00293A52" w:rsidRPr="007E6DAF" w:rsidRDefault="00293A52" w:rsidP="00293A52">
      <w:pPr>
        <w:rPr>
          <w:rFonts w:ascii="Calibri" w:hAnsi="Calibri" w:cs="Arial"/>
          <w:color w:val="000000" w:themeColor="text1"/>
        </w:rPr>
      </w:pPr>
    </w:p>
    <w:p w:rsidR="00293A52" w:rsidRDefault="00293A52" w:rsidP="00293A52">
      <w:pPr>
        <w:rPr>
          <w:rFonts w:ascii="Calibri" w:hAnsi="Calibri" w:cs="Arial"/>
          <w:color w:val="000000" w:themeColor="text1"/>
        </w:rPr>
      </w:pPr>
      <w:r w:rsidRPr="007E6DAF">
        <w:rPr>
          <w:rFonts w:ascii="Calibri" w:hAnsi="Calibri" w:cs="Arial"/>
          <w:color w:val="000000" w:themeColor="text1"/>
        </w:rPr>
        <w:t xml:space="preserve">The Acting </w:t>
      </w:r>
      <w:r w:rsidRPr="00EF2C52">
        <w:rPr>
          <w:rFonts w:ascii="Calibri" w:hAnsi="Calibri" w:cs="Arial"/>
          <w:color w:val="000000" w:themeColor="text1"/>
        </w:rPr>
        <w:t xml:space="preserve">Director of </w:t>
      </w:r>
      <w:r>
        <w:rPr>
          <w:rFonts w:ascii="Calibri" w:hAnsi="Calibri" w:cs="Arial"/>
          <w:color w:val="000000" w:themeColor="text1"/>
        </w:rPr>
        <w:t>Public</w:t>
      </w:r>
      <w:r w:rsidRPr="00EF2C52">
        <w:rPr>
          <w:rFonts w:ascii="Calibri" w:hAnsi="Calibri" w:cs="Arial"/>
          <w:color w:val="000000" w:themeColor="text1"/>
        </w:rPr>
        <w:t xml:space="preserve"> Works &amp; Services</w:t>
      </w:r>
      <w:r w:rsidRPr="007E6DAF">
        <w:rPr>
          <w:rFonts w:ascii="Calibri" w:hAnsi="Calibri" w:cs="Arial"/>
          <w:color w:val="000000" w:themeColor="text1"/>
        </w:rPr>
        <w:t xml:space="preserve"> advised the Committee that all goods and services had been received and met the Town’s specifications. </w:t>
      </w:r>
      <w:r>
        <w:rPr>
          <w:rFonts w:ascii="Calibri" w:hAnsi="Calibri" w:cs="Arial"/>
          <w:color w:val="000000" w:themeColor="text1"/>
        </w:rPr>
        <w:t>T</w:t>
      </w:r>
      <w:r w:rsidRPr="007E6DAF">
        <w:rPr>
          <w:rFonts w:ascii="Calibri" w:hAnsi="Calibri" w:cs="Arial"/>
          <w:color w:val="000000" w:themeColor="text1"/>
        </w:rPr>
        <w:t>he Committee recommends that the invoice</w:t>
      </w:r>
      <w:r>
        <w:rPr>
          <w:rFonts w:ascii="Calibri" w:hAnsi="Calibri" w:cs="Arial"/>
          <w:color w:val="000000" w:themeColor="text1"/>
        </w:rPr>
        <w:t>s</w:t>
      </w:r>
      <w:r w:rsidRPr="007E6DAF">
        <w:rPr>
          <w:rFonts w:ascii="Calibri" w:hAnsi="Calibri" w:cs="Arial"/>
          <w:color w:val="000000" w:themeColor="text1"/>
        </w:rPr>
        <w:t xml:space="preserve"> be forwarded to the Finance Committee for its consideration.</w:t>
      </w:r>
    </w:p>
    <w:p w:rsidR="00293A52" w:rsidRDefault="00293A52" w:rsidP="00293A52">
      <w:pPr>
        <w:rPr>
          <w:rFonts w:ascii="Calibri" w:hAnsi="Calibri" w:cs="Arial"/>
          <w:color w:val="000000" w:themeColor="text1"/>
        </w:rPr>
      </w:pPr>
    </w:p>
    <w:p w:rsidR="00293A52" w:rsidRDefault="00293A52" w:rsidP="00293A52">
      <w:pPr>
        <w:rPr>
          <w:rFonts w:ascii="Calibri" w:hAnsi="Calibri" w:cs="Arial"/>
          <w:color w:val="000000" w:themeColor="text1"/>
        </w:rPr>
      </w:pPr>
    </w:p>
    <w:p w:rsidR="00293A52" w:rsidRDefault="00293A52" w:rsidP="00293A52">
      <w:pPr>
        <w:rPr>
          <w:rFonts w:ascii="Calibri" w:hAnsi="Calibri" w:cs="Arial"/>
          <w:color w:val="000000" w:themeColor="text1"/>
        </w:rPr>
      </w:pPr>
    </w:p>
    <w:p w:rsidR="00293A52" w:rsidRDefault="00293A52" w:rsidP="00293A52">
      <w:pPr>
        <w:rPr>
          <w:rFonts w:ascii="Calibri" w:hAnsi="Calibri" w:cs="Arial"/>
          <w:color w:val="000000" w:themeColor="text1"/>
        </w:rPr>
      </w:pPr>
    </w:p>
    <w:p w:rsidR="00293A52" w:rsidRDefault="00293A52" w:rsidP="00293A52">
      <w:pPr>
        <w:rPr>
          <w:rFonts w:ascii="Calibri" w:hAnsi="Calibri" w:cs="Arial"/>
          <w:color w:val="000000" w:themeColor="text1"/>
        </w:rPr>
      </w:pPr>
    </w:p>
    <w:p w:rsidR="00293A52" w:rsidRDefault="00293A52" w:rsidP="00293A52">
      <w:pPr>
        <w:spacing w:after="240"/>
        <w:rPr>
          <w:rFonts w:ascii="Calibri" w:hAnsi="Calibri"/>
          <w:b/>
          <w:sz w:val="28"/>
          <w:szCs w:val="28"/>
        </w:rPr>
      </w:pPr>
      <w:r>
        <w:rPr>
          <w:rFonts w:ascii="Calibri" w:hAnsi="Calibri"/>
          <w:b/>
          <w:sz w:val="28"/>
          <w:szCs w:val="28"/>
        </w:rPr>
        <w:t>Policy ME014- Auxiliary Municipal Enforcement Officers</w:t>
      </w:r>
    </w:p>
    <w:p w:rsidR="00293A52" w:rsidRDefault="00293A52" w:rsidP="00293A52">
      <w:pPr>
        <w:spacing w:after="240"/>
        <w:rPr>
          <w:rFonts w:ascii="Calibri" w:hAnsi="Calibri"/>
        </w:rPr>
      </w:pPr>
      <w:r w:rsidRPr="002D0F1C">
        <w:rPr>
          <w:rFonts w:ascii="Calibri" w:hAnsi="Calibri"/>
        </w:rPr>
        <w:t xml:space="preserve">This item is presented to Council for the </w:t>
      </w:r>
      <w:r>
        <w:rPr>
          <w:rFonts w:ascii="Calibri" w:hAnsi="Calibri"/>
        </w:rPr>
        <w:t xml:space="preserve">second and final </w:t>
      </w:r>
      <w:r w:rsidRPr="002D0F1C">
        <w:rPr>
          <w:rFonts w:ascii="Calibri" w:hAnsi="Calibri"/>
        </w:rPr>
        <w:t xml:space="preserve">reading. </w:t>
      </w:r>
      <w:r>
        <w:rPr>
          <w:rFonts w:ascii="Calibri" w:hAnsi="Calibri"/>
        </w:rPr>
        <w:t xml:space="preserve"> </w:t>
      </w:r>
      <w:r w:rsidRPr="002D0F1C">
        <w:rPr>
          <w:rFonts w:ascii="Calibri" w:hAnsi="Calibri"/>
        </w:rPr>
        <w:t>The Committee was advised that there are no lo</w:t>
      </w:r>
      <w:r>
        <w:rPr>
          <w:rFonts w:ascii="Calibri" w:hAnsi="Calibri"/>
        </w:rPr>
        <w:t>nger auxiliary police officers working for the Town of Gander.</w:t>
      </w:r>
    </w:p>
    <w:p w:rsidR="003E63A5" w:rsidRPr="003E63A5" w:rsidRDefault="003E63A5" w:rsidP="003E63A5">
      <w:pPr>
        <w:rPr>
          <w:rFonts w:ascii="Calibri" w:hAnsi="Calibri"/>
          <w:b/>
          <w:sz w:val="26"/>
          <w:szCs w:val="26"/>
        </w:rPr>
      </w:pPr>
      <w:r w:rsidRPr="003E63A5">
        <w:rPr>
          <w:rFonts w:ascii="Calibri" w:hAnsi="Calibri"/>
          <w:b/>
          <w:sz w:val="26"/>
          <w:szCs w:val="26"/>
        </w:rPr>
        <w:t>Motion #16-195</w:t>
      </w:r>
    </w:p>
    <w:p w:rsidR="003E63A5" w:rsidRPr="003E63A5" w:rsidRDefault="003E63A5" w:rsidP="003E63A5">
      <w:pPr>
        <w:rPr>
          <w:rFonts w:ascii="Calibri" w:hAnsi="Calibri"/>
          <w:b/>
          <w:sz w:val="26"/>
          <w:szCs w:val="26"/>
        </w:rPr>
      </w:pPr>
      <w:r w:rsidRPr="003E63A5">
        <w:rPr>
          <w:rFonts w:ascii="Calibri" w:hAnsi="Calibri"/>
          <w:b/>
          <w:sz w:val="26"/>
          <w:szCs w:val="26"/>
        </w:rPr>
        <w:t>Policy ME014 – Auxiliary Municipal Enforcement Officers</w:t>
      </w:r>
    </w:p>
    <w:p w:rsidR="003E63A5" w:rsidRPr="003E63A5" w:rsidRDefault="003E63A5" w:rsidP="003E63A5">
      <w:pPr>
        <w:rPr>
          <w:rFonts w:ascii="Calibri" w:hAnsi="Calibri"/>
          <w:b/>
          <w:sz w:val="26"/>
          <w:szCs w:val="26"/>
        </w:rPr>
      </w:pPr>
    </w:p>
    <w:p w:rsidR="00293A52" w:rsidRDefault="002E062C" w:rsidP="002E062C">
      <w:pPr>
        <w:rPr>
          <w:rFonts w:ascii="Calibri" w:hAnsi="Calibri"/>
        </w:rPr>
      </w:pPr>
      <w:r>
        <w:rPr>
          <w:rFonts w:ascii="Calibri" w:hAnsi="Calibri"/>
        </w:rPr>
        <w:t xml:space="preserve">Moved by </w:t>
      </w:r>
      <w:proofErr w:type="spellStart"/>
      <w:r>
        <w:rPr>
          <w:rFonts w:ascii="Calibri" w:hAnsi="Calibri"/>
        </w:rPr>
        <w:t>Councillor</w:t>
      </w:r>
      <w:proofErr w:type="spellEnd"/>
      <w:r>
        <w:rPr>
          <w:rFonts w:ascii="Calibri" w:hAnsi="Calibri"/>
        </w:rPr>
        <w:t xml:space="preserve"> Anstey and seconded by </w:t>
      </w:r>
      <w:proofErr w:type="spellStart"/>
      <w:r>
        <w:rPr>
          <w:rFonts w:ascii="Calibri" w:hAnsi="Calibri"/>
        </w:rPr>
        <w:t>Councillor</w:t>
      </w:r>
      <w:proofErr w:type="spellEnd"/>
      <w:r>
        <w:rPr>
          <w:rFonts w:ascii="Calibri" w:hAnsi="Calibri"/>
        </w:rPr>
        <w:t xml:space="preserve"> Dove</w:t>
      </w:r>
      <w:r w:rsidR="00293A52">
        <w:rPr>
          <w:rFonts w:ascii="Calibri" w:hAnsi="Calibri"/>
        </w:rPr>
        <w:t xml:space="preserve"> that Policy ME014-Auxiliary Municipality Enforcement Officers be </w:t>
      </w:r>
      <w:proofErr w:type="spellStart"/>
      <w:r w:rsidR="002C5374">
        <w:rPr>
          <w:rFonts w:ascii="Calibri" w:hAnsi="Calibri"/>
        </w:rPr>
        <w:t>recinded</w:t>
      </w:r>
      <w:proofErr w:type="spellEnd"/>
      <w:r w:rsidR="00293A52">
        <w:rPr>
          <w:rFonts w:ascii="Calibri" w:hAnsi="Calibri"/>
        </w:rPr>
        <w:t xml:space="preserve">. </w:t>
      </w:r>
    </w:p>
    <w:p w:rsidR="002E062C" w:rsidRDefault="002E062C" w:rsidP="002E062C">
      <w:pPr>
        <w:rPr>
          <w:rFonts w:ascii="Calibri" w:hAnsi="Calibri"/>
        </w:rPr>
      </w:pPr>
    </w:p>
    <w:p w:rsidR="002E062C" w:rsidRDefault="002E062C" w:rsidP="002E062C">
      <w:pPr>
        <w:rPr>
          <w:rFonts w:ascii="Calibri" w:hAnsi="Calibri"/>
        </w:rPr>
      </w:pPr>
      <w:r>
        <w:rPr>
          <w:rFonts w:ascii="Calibri" w:hAnsi="Calibri"/>
        </w:rPr>
        <w:tab/>
      </w:r>
      <w:r>
        <w:rPr>
          <w:rFonts w:ascii="Calibri" w:hAnsi="Calibri"/>
        </w:rPr>
        <w:tab/>
        <w:t xml:space="preserve">In </w:t>
      </w:r>
      <w:proofErr w:type="spellStart"/>
      <w:r>
        <w:rPr>
          <w:rFonts w:ascii="Calibri" w:hAnsi="Calibri"/>
        </w:rPr>
        <w:t>Favour</w:t>
      </w:r>
      <w:proofErr w:type="spellEnd"/>
      <w:r>
        <w:rPr>
          <w:rFonts w:ascii="Calibri" w:hAnsi="Calibri"/>
        </w:rPr>
        <w:t>:</w:t>
      </w:r>
      <w:r>
        <w:rPr>
          <w:rFonts w:ascii="Calibri" w:hAnsi="Calibri"/>
        </w:rPr>
        <w:tab/>
        <w:t>6</w:t>
      </w:r>
      <w:r>
        <w:rPr>
          <w:rFonts w:ascii="Calibri" w:hAnsi="Calibri"/>
        </w:rPr>
        <w:tab/>
        <w:t>Opposing:</w:t>
      </w:r>
      <w:r>
        <w:rPr>
          <w:rFonts w:ascii="Calibri" w:hAnsi="Calibri"/>
        </w:rPr>
        <w:tab/>
        <w:t>0</w:t>
      </w:r>
    </w:p>
    <w:p w:rsidR="002E062C" w:rsidRDefault="002E062C" w:rsidP="002E062C">
      <w:pPr>
        <w:rPr>
          <w:rFonts w:ascii="Calibri" w:hAnsi="Calibri"/>
        </w:rPr>
      </w:pPr>
    </w:p>
    <w:p w:rsidR="002E062C" w:rsidRDefault="002E062C" w:rsidP="002E062C">
      <w:pPr>
        <w:rPr>
          <w:rFonts w:ascii="Calibri" w:hAnsi="Calibri"/>
        </w:rPr>
      </w:pPr>
      <w:r w:rsidRPr="002E062C">
        <w:rPr>
          <w:rFonts w:ascii="Calibri" w:hAnsi="Calibri"/>
          <w:b/>
        </w:rPr>
        <w:t>Decision:</w:t>
      </w:r>
      <w:r>
        <w:rPr>
          <w:rFonts w:ascii="Calibri" w:hAnsi="Calibri"/>
        </w:rPr>
        <w:tab/>
        <w:t>Motion carried.</w:t>
      </w:r>
    </w:p>
    <w:p w:rsidR="002E062C" w:rsidRDefault="002E062C" w:rsidP="002E062C">
      <w:pPr>
        <w:rPr>
          <w:rFonts w:ascii="Calibri" w:hAnsi="Calibri"/>
        </w:rPr>
      </w:pPr>
      <w:r>
        <w:rPr>
          <w:rFonts w:ascii="Calibri" w:hAnsi="Calibri"/>
        </w:rPr>
        <w:tab/>
      </w:r>
    </w:p>
    <w:p w:rsidR="00293A52" w:rsidRPr="00DB547D" w:rsidRDefault="00293A52" w:rsidP="00293A52">
      <w:pPr>
        <w:spacing w:after="240"/>
        <w:rPr>
          <w:rFonts w:ascii="Calibri" w:hAnsi="Calibri"/>
          <w:b/>
          <w:sz w:val="28"/>
          <w:szCs w:val="28"/>
        </w:rPr>
      </w:pPr>
      <w:r w:rsidRPr="00DB547D">
        <w:rPr>
          <w:rFonts w:ascii="Calibri" w:hAnsi="Calibri"/>
          <w:b/>
          <w:sz w:val="28"/>
          <w:szCs w:val="28"/>
        </w:rPr>
        <w:t xml:space="preserve">6 </w:t>
      </w:r>
      <w:proofErr w:type="spellStart"/>
      <w:r w:rsidRPr="00DB547D">
        <w:rPr>
          <w:rFonts w:ascii="Calibri" w:hAnsi="Calibri"/>
          <w:b/>
          <w:sz w:val="28"/>
          <w:szCs w:val="28"/>
        </w:rPr>
        <w:t>Alcock</w:t>
      </w:r>
      <w:proofErr w:type="spellEnd"/>
      <w:r w:rsidRPr="00DB547D">
        <w:rPr>
          <w:rFonts w:ascii="Calibri" w:hAnsi="Calibri"/>
          <w:b/>
          <w:sz w:val="28"/>
          <w:szCs w:val="28"/>
        </w:rPr>
        <w:t xml:space="preserve"> Crescent- Lawn remediation</w:t>
      </w:r>
    </w:p>
    <w:p w:rsidR="00293A52" w:rsidRDefault="00293A52" w:rsidP="00293A52">
      <w:pPr>
        <w:spacing w:after="240"/>
        <w:rPr>
          <w:rFonts w:ascii="Calibri" w:hAnsi="Calibri"/>
        </w:rPr>
      </w:pPr>
      <w:r>
        <w:rPr>
          <w:rFonts w:ascii="Calibri" w:hAnsi="Calibri"/>
        </w:rPr>
        <w:t xml:space="preserve">The Committee received a request from the owners of 6 </w:t>
      </w:r>
      <w:proofErr w:type="spellStart"/>
      <w:r>
        <w:rPr>
          <w:rFonts w:ascii="Calibri" w:hAnsi="Calibri"/>
        </w:rPr>
        <w:t>Alcock</w:t>
      </w:r>
      <w:proofErr w:type="spellEnd"/>
      <w:r>
        <w:rPr>
          <w:rFonts w:ascii="Calibri" w:hAnsi="Calibri"/>
        </w:rPr>
        <w:t xml:space="preserve"> Crescent to meet with them to discuss their property re-instatement for work completed in 2014. The Committee has reviewed correspondence, to and from the owners, clearing stating that they would be responsible for this work and feels there is no further action required.</w:t>
      </w:r>
    </w:p>
    <w:p w:rsidR="00293A52" w:rsidRDefault="00293A52" w:rsidP="00293A52">
      <w:pPr>
        <w:spacing w:after="240"/>
        <w:rPr>
          <w:rFonts w:ascii="Calibri" w:hAnsi="Calibri"/>
          <w:b/>
          <w:sz w:val="28"/>
          <w:szCs w:val="28"/>
        </w:rPr>
      </w:pPr>
      <w:r w:rsidRPr="00065330">
        <w:rPr>
          <w:rFonts w:ascii="Calibri" w:hAnsi="Calibri"/>
          <w:b/>
          <w:sz w:val="28"/>
          <w:szCs w:val="28"/>
        </w:rPr>
        <w:t>Noise Complaint-After</w:t>
      </w:r>
      <w:r>
        <w:rPr>
          <w:rFonts w:ascii="Calibri" w:hAnsi="Calibri"/>
          <w:b/>
          <w:sz w:val="28"/>
          <w:szCs w:val="28"/>
        </w:rPr>
        <w:t>-M</w:t>
      </w:r>
      <w:r w:rsidRPr="00065330">
        <w:rPr>
          <w:rFonts w:ascii="Calibri" w:hAnsi="Calibri"/>
          <w:b/>
          <w:sz w:val="28"/>
          <w:szCs w:val="28"/>
        </w:rPr>
        <w:t>arket Mufflers</w:t>
      </w:r>
    </w:p>
    <w:p w:rsidR="00293A52" w:rsidRDefault="00293A52" w:rsidP="00293A52">
      <w:pPr>
        <w:jc w:val="left"/>
        <w:rPr>
          <w:rFonts w:ascii="Calibri" w:hAnsi="Calibri"/>
        </w:rPr>
      </w:pPr>
      <w:r>
        <w:rPr>
          <w:rFonts w:ascii="Calibri" w:hAnsi="Calibri"/>
        </w:rPr>
        <w:t xml:space="preserve">The Committee reviewed a complaint regarding the loud noises produced by after-market mufflers on vehicles in town. The Town does not have a specific by law for this however, </w:t>
      </w:r>
      <w:r w:rsidRPr="00AB7EAD">
        <w:rPr>
          <w:rFonts w:ascii="Calibri" w:eastAsia="Calibri" w:hAnsi="Calibri" w:cs="Times New Roman"/>
          <w:color w:val="000000" w:themeColor="text1"/>
        </w:rPr>
        <w:t>Section 29 of the Licensing and Equipment Regulations under the Highway Traffic Act</w:t>
      </w:r>
      <w:r>
        <w:rPr>
          <w:rFonts w:ascii="Calibri" w:hAnsi="Calibri"/>
        </w:rPr>
        <w:t xml:space="preserve"> </w:t>
      </w:r>
      <w:r w:rsidRPr="0056352B">
        <w:rPr>
          <w:rFonts w:ascii="Calibri" w:eastAsia="Calibri" w:hAnsi="Calibri" w:cs="Times New Roman"/>
          <w:lang w:val="en-CA"/>
        </w:rPr>
        <w:t>states</w:t>
      </w:r>
      <w:r w:rsidRPr="0056352B">
        <w:rPr>
          <w:rFonts w:ascii="Calibri" w:hAnsi="Calibri"/>
        </w:rPr>
        <w:t xml:space="preserve">:  </w:t>
      </w:r>
    </w:p>
    <w:p w:rsidR="00293A52" w:rsidRDefault="00293A52" w:rsidP="00293A52">
      <w:pPr>
        <w:jc w:val="left"/>
        <w:rPr>
          <w:rFonts w:ascii="Calibri" w:hAnsi="Calibri"/>
        </w:rPr>
      </w:pPr>
    </w:p>
    <w:p w:rsidR="00293A52" w:rsidRPr="000200AD" w:rsidRDefault="00293A52" w:rsidP="00293A52">
      <w:pPr>
        <w:spacing w:after="240"/>
        <w:ind w:left="780" w:hanging="720"/>
        <w:rPr>
          <w:rFonts w:ascii="Calibri" w:hAnsi="Calibri"/>
          <w:i/>
          <w:lang w:val="en-CA"/>
        </w:rPr>
      </w:pPr>
      <w:r w:rsidRPr="000200AD">
        <w:rPr>
          <w:rFonts w:ascii="Calibri" w:hAnsi="Calibri"/>
          <w:b/>
          <w:i/>
          <w:lang w:val="en-CA"/>
        </w:rPr>
        <w:t>29.</w:t>
      </w:r>
      <w:r w:rsidRPr="000200AD">
        <w:rPr>
          <w:rFonts w:ascii="Calibri" w:hAnsi="Calibri"/>
          <w:i/>
          <w:lang w:val="en-CA"/>
        </w:rPr>
        <w:t xml:space="preserve"> </w:t>
      </w:r>
      <w:r w:rsidRPr="000200AD">
        <w:rPr>
          <w:rFonts w:ascii="Calibri" w:hAnsi="Calibri"/>
          <w:i/>
          <w:lang w:val="en-CA"/>
        </w:rPr>
        <w:tab/>
        <w:t xml:space="preserve"> (1) </w:t>
      </w:r>
      <w:r>
        <w:rPr>
          <w:rFonts w:ascii="Calibri" w:hAnsi="Calibri"/>
          <w:i/>
          <w:lang w:val="en-CA"/>
        </w:rPr>
        <w:tab/>
      </w:r>
      <w:r w:rsidRPr="000200AD">
        <w:rPr>
          <w:rFonts w:ascii="Calibri" w:hAnsi="Calibri"/>
          <w:i/>
          <w:lang w:val="en-CA"/>
        </w:rPr>
        <w:t xml:space="preserve">A motor vehicle propelled by an internal combustion engine shall be equipped with an exhaust system consisting of a series of pipes or chambers which ensures that the exhaust gases from the engine are cooled and expelled without excessive noise. </w:t>
      </w:r>
    </w:p>
    <w:p w:rsidR="00293A52" w:rsidRPr="000200AD" w:rsidRDefault="00293A52" w:rsidP="00293A52">
      <w:pPr>
        <w:spacing w:after="240"/>
        <w:ind w:left="1440" w:hanging="660"/>
        <w:rPr>
          <w:rFonts w:ascii="Calibri" w:hAnsi="Calibri"/>
          <w:i/>
          <w:lang w:val="en-CA"/>
        </w:rPr>
      </w:pPr>
      <w:r w:rsidRPr="000200AD">
        <w:rPr>
          <w:rFonts w:ascii="Calibri" w:hAnsi="Calibri"/>
          <w:i/>
          <w:lang w:val="en-CA"/>
        </w:rPr>
        <w:t>(2)</w:t>
      </w:r>
      <w:r w:rsidRPr="000200AD">
        <w:rPr>
          <w:rFonts w:ascii="Calibri" w:hAnsi="Calibri"/>
          <w:i/>
          <w:lang w:val="en-CA"/>
        </w:rPr>
        <w:tab/>
        <w:t xml:space="preserve"> A person shall not drive or operate a motor vehicle propelled by an internal combustion engine with a muffler </w:t>
      </w:r>
    </w:p>
    <w:p w:rsidR="00293A52" w:rsidRPr="000200AD" w:rsidRDefault="00293A52" w:rsidP="00293A52">
      <w:pPr>
        <w:spacing w:after="240"/>
        <w:rPr>
          <w:rFonts w:ascii="Calibri" w:hAnsi="Calibri"/>
          <w:i/>
          <w:lang w:val="en-CA"/>
        </w:rPr>
      </w:pPr>
      <w:r w:rsidRPr="000200AD">
        <w:rPr>
          <w:rFonts w:ascii="Calibri" w:hAnsi="Calibri"/>
          <w:i/>
          <w:lang w:val="en-CA"/>
        </w:rPr>
        <w:tab/>
        <w:t xml:space="preserve"> (</w:t>
      </w:r>
      <w:proofErr w:type="gramStart"/>
      <w:r w:rsidRPr="000200AD">
        <w:rPr>
          <w:rFonts w:ascii="Calibri" w:hAnsi="Calibri"/>
          <w:i/>
          <w:lang w:val="en-CA"/>
        </w:rPr>
        <w:t>a</w:t>
      </w:r>
      <w:proofErr w:type="gramEnd"/>
      <w:r w:rsidRPr="000200AD">
        <w:rPr>
          <w:rFonts w:ascii="Calibri" w:hAnsi="Calibri"/>
          <w:i/>
          <w:lang w:val="en-CA"/>
        </w:rPr>
        <w:t>)</w:t>
      </w:r>
      <w:r w:rsidRPr="000200AD">
        <w:rPr>
          <w:rFonts w:ascii="Calibri" w:hAnsi="Calibri"/>
          <w:i/>
          <w:lang w:val="en-CA"/>
        </w:rPr>
        <w:tab/>
        <w:t xml:space="preserve"> that is cut out, disconnected from the engine or is defective; </w:t>
      </w:r>
    </w:p>
    <w:p w:rsidR="00293A52" w:rsidRPr="000200AD" w:rsidRDefault="00293A52" w:rsidP="00293A52">
      <w:pPr>
        <w:spacing w:after="240"/>
        <w:rPr>
          <w:rFonts w:ascii="Calibri" w:hAnsi="Calibri"/>
          <w:i/>
          <w:lang w:val="en-CA"/>
        </w:rPr>
      </w:pPr>
      <w:r w:rsidRPr="000200AD">
        <w:rPr>
          <w:rFonts w:ascii="Calibri" w:hAnsi="Calibri"/>
          <w:i/>
          <w:lang w:val="en-CA"/>
        </w:rPr>
        <w:tab/>
        <w:t xml:space="preserve"> (b)</w:t>
      </w:r>
      <w:r w:rsidRPr="000200AD">
        <w:rPr>
          <w:rFonts w:ascii="Calibri" w:hAnsi="Calibri"/>
          <w:i/>
          <w:lang w:val="en-CA"/>
        </w:rPr>
        <w:tab/>
        <w:t xml:space="preserve"> </w:t>
      </w:r>
      <w:proofErr w:type="gramStart"/>
      <w:r w:rsidRPr="000200AD">
        <w:rPr>
          <w:rFonts w:ascii="Calibri" w:hAnsi="Calibri"/>
          <w:i/>
          <w:lang w:val="en-CA"/>
        </w:rPr>
        <w:t>from</w:t>
      </w:r>
      <w:proofErr w:type="gramEnd"/>
      <w:r w:rsidRPr="000200AD">
        <w:rPr>
          <w:rFonts w:ascii="Calibri" w:hAnsi="Calibri"/>
          <w:i/>
          <w:lang w:val="en-CA"/>
        </w:rPr>
        <w:t xml:space="preserve"> which has been removed a baffle plate or other part; </w:t>
      </w:r>
    </w:p>
    <w:p w:rsidR="00293A52" w:rsidRDefault="00293A52" w:rsidP="00293A52">
      <w:pPr>
        <w:spacing w:after="240"/>
        <w:rPr>
          <w:rFonts w:ascii="Calibri" w:hAnsi="Calibri"/>
          <w:i/>
          <w:lang w:val="en-CA"/>
        </w:rPr>
      </w:pPr>
      <w:r w:rsidRPr="000200AD">
        <w:rPr>
          <w:rFonts w:ascii="Calibri" w:hAnsi="Calibri"/>
          <w:i/>
          <w:lang w:val="en-CA"/>
        </w:rPr>
        <w:tab/>
        <w:t xml:space="preserve"> (c)</w:t>
      </w:r>
      <w:r w:rsidRPr="000200AD">
        <w:rPr>
          <w:rFonts w:ascii="Calibri" w:hAnsi="Calibri"/>
          <w:i/>
          <w:lang w:val="en-CA"/>
        </w:rPr>
        <w:tab/>
        <w:t xml:space="preserve"> </w:t>
      </w:r>
      <w:proofErr w:type="gramStart"/>
      <w:r w:rsidRPr="000200AD">
        <w:rPr>
          <w:rFonts w:ascii="Calibri" w:hAnsi="Calibri"/>
          <w:i/>
          <w:lang w:val="en-CA"/>
        </w:rPr>
        <w:t>the</w:t>
      </w:r>
      <w:proofErr w:type="gramEnd"/>
      <w:r w:rsidRPr="000200AD">
        <w:rPr>
          <w:rFonts w:ascii="Calibri" w:hAnsi="Calibri"/>
          <w:i/>
          <w:lang w:val="en-CA"/>
        </w:rPr>
        <w:t xml:space="preserve"> exhaust outlet of which has been opened or widened; and </w:t>
      </w:r>
    </w:p>
    <w:p w:rsidR="00293A52" w:rsidRPr="000200AD" w:rsidRDefault="00293A52" w:rsidP="00293A52">
      <w:pPr>
        <w:spacing w:after="240"/>
        <w:ind w:left="1440" w:hanging="660"/>
        <w:rPr>
          <w:rFonts w:ascii="Calibri" w:hAnsi="Calibri"/>
          <w:i/>
          <w:lang w:val="en-CA"/>
        </w:rPr>
      </w:pPr>
      <w:r w:rsidRPr="000200AD">
        <w:rPr>
          <w:rFonts w:ascii="Calibri" w:hAnsi="Calibri"/>
          <w:i/>
          <w:lang w:val="en-CA"/>
        </w:rPr>
        <w:t>(d)</w:t>
      </w:r>
      <w:r w:rsidRPr="000200AD">
        <w:rPr>
          <w:rFonts w:ascii="Calibri" w:hAnsi="Calibri"/>
          <w:i/>
          <w:lang w:val="en-CA"/>
        </w:rPr>
        <w:tab/>
        <w:t xml:space="preserve"> </w:t>
      </w:r>
      <w:proofErr w:type="gramStart"/>
      <w:r w:rsidRPr="000200AD">
        <w:rPr>
          <w:rFonts w:ascii="Calibri" w:hAnsi="Calibri"/>
          <w:i/>
          <w:lang w:val="en-CA"/>
        </w:rPr>
        <w:t>to</w:t>
      </w:r>
      <w:proofErr w:type="gramEnd"/>
      <w:r w:rsidRPr="000200AD">
        <w:rPr>
          <w:rFonts w:ascii="Calibri" w:hAnsi="Calibri"/>
          <w:i/>
          <w:lang w:val="en-CA"/>
        </w:rPr>
        <w:t xml:space="preserve"> which is attached a device which increases the noise of the expulsion of the </w:t>
      </w:r>
      <w:r>
        <w:rPr>
          <w:rFonts w:ascii="Calibri" w:hAnsi="Calibri"/>
          <w:i/>
          <w:lang w:val="en-CA"/>
        </w:rPr>
        <w:t xml:space="preserve">                                  </w:t>
      </w:r>
      <w:r w:rsidRPr="000200AD">
        <w:rPr>
          <w:rFonts w:ascii="Calibri" w:hAnsi="Calibri"/>
          <w:i/>
          <w:lang w:val="en-CA"/>
        </w:rPr>
        <w:t xml:space="preserve">gases from the engine or allows a flame to be emitted from the exhaust system. </w:t>
      </w:r>
    </w:p>
    <w:p w:rsidR="00293A52" w:rsidRDefault="00293A52" w:rsidP="00293A52">
      <w:pPr>
        <w:spacing w:after="240"/>
        <w:rPr>
          <w:rFonts w:ascii="Calibri" w:hAnsi="Calibri"/>
        </w:rPr>
      </w:pPr>
      <w:r>
        <w:rPr>
          <w:rFonts w:ascii="Calibri" w:hAnsi="Calibri"/>
        </w:rPr>
        <w:t xml:space="preserve">The Committee has asked staff to contact the complainant to discuss the matter. </w:t>
      </w:r>
    </w:p>
    <w:p w:rsidR="00293A52" w:rsidRPr="00B17A66" w:rsidRDefault="00293A52" w:rsidP="00293A52">
      <w:pPr>
        <w:spacing w:after="240"/>
        <w:rPr>
          <w:rFonts w:ascii="Calibri" w:hAnsi="Calibri"/>
          <w:b/>
          <w:sz w:val="28"/>
          <w:szCs w:val="28"/>
        </w:rPr>
      </w:pPr>
      <w:r w:rsidRPr="00B17A66">
        <w:rPr>
          <w:rFonts w:ascii="Calibri" w:hAnsi="Calibri"/>
          <w:b/>
          <w:sz w:val="28"/>
          <w:szCs w:val="28"/>
        </w:rPr>
        <w:t>Proposed Traffic Fine Increase</w:t>
      </w:r>
    </w:p>
    <w:p w:rsidR="00293A52" w:rsidRDefault="00293A52" w:rsidP="00293A52">
      <w:pPr>
        <w:spacing w:after="240"/>
        <w:rPr>
          <w:rFonts w:ascii="Calibri" w:hAnsi="Calibri"/>
        </w:rPr>
      </w:pPr>
      <w:r>
        <w:rPr>
          <w:rFonts w:ascii="Calibri" w:hAnsi="Calibri"/>
        </w:rPr>
        <w:t xml:space="preserve">The Municipal Officer in Charge presented the Committee with two proposed parking fine increases as the Provincial Government has raised the administration fees for processing ticket payments in its budget last </w:t>
      </w:r>
      <w:proofErr w:type="gramStart"/>
      <w:r>
        <w:rPr>
          <w:rFonts w:ascii="Calibri" w:hAnsi="Calibri"/>
        </w:rPr>
        <w:t>Spring</w:t>
      </w:r>
      <w:proofErr w:type="gramEnd"/>
      <w:r>
        <w:rPr>
          <w:rFonts w:ascii="Calibri" w:hAnsi="Calibri"/>
        </w:rPr>
        <w:t xml:space="preserve">. </w:t>
      </w:r>
    </w:p>
    <w:p w:rsidR="00293A52" w:rsidRDefault="00293A52" w:rsidP="00293A52">
      <w:pPr>
        <w:spacing w:after="240"/>
        <w:rPr>
          <w:rFonts w:ascii="Calibri" w:hAnsi="Calibri"/>
        </w:rPr>
      </w:pPr>
      <w:r>
        <w:rPr>
          <w:rFonts w:ascii="Calibri" w:hAnsi="Calibri"/>
        </w:rPr>
        <w:t>The first one is for Regulation 7- No parking zones and this will increase from $ 27.00 to $ 40.00. The second one is for disabled parking areas and this will increase from $ 82.00 to $ 109.00.</w:t>
      </w:r>
    </w:p>
    <w:p w:rsidR="00CE6344" w:rsidRPr="00CE6344" w:rsidRDefault="00CE6344" w:rsidP="00CE6344">
      <w:pPr>
        <w:rPr>
          <w:rFonts w:ascii="Calibri" w:hAnsi="Calibri"/>
          <w:b/>
          <w:sz w:val="26"/>
          <w:szCs w:val="26"/>
        </w:rPr>
      </w:pPr>
      <w:r w:rsidRPr="00CE6344">
        <w:rPr>
          <w:rFonts w:ascii="Calibri" w:hAnsi="Calibri"/>
          <w:b/>
          <w:sz w:val="26"/>
          <w:szCs w:val="26"/>
        </w:rPr>
        <w:t>Motion #16-196</w:t>
      </w:r>
    </w:p>
    <w:p w:rsidR="00CE6344" w:rsidRPr="00CE6344" w:rsidRDefault="00CE6344" w:rsidP="00CE6344">
      <w:pPr>
        <w:rPr>
          <w:rFonts w:ascii="Calibri" w:hAnsi="Calibri"/>
          <w:b/>
          <w:sz w:val="26"/>
          <w:szCs w:val="26"/>
        </w:rPr>
      </w:pPr>
      <w:r w:rsidRPr="00CE6344">
        <w:rPr>
          <w:rFonts w:ascii="Calibri" w:hAnsi="Calibri"/>
          <w:b/>
          <w:sz w:val="26"/>
          <w:szCs w:val="26"/>
        </w:rPr>
        <w:t>Proposed Traffic Fine Increase</w:t>
      </w:r>
    </w:p>
    <w:p w:rsidR="00CE6344" w:rsidRPr="00CE6344" w:rsidRDefault="00CE6344" w:rsidP="00CE6344">
      <w:pPr>
        <w:rPr>
          <w:rFonts w:ascii="Calibri" w:hAnsi="Calibri"/>
          <w:b/>
          <w:sz w:val="26"/>
          <w:szCs w:val="26"/>
        </w:rPr>
      </w:pPr>
    </w:p>
    <w:p w:rsidR="00293A52" w:rsidRDefault="00A11E8E" w:rsidP="00293A52">
      <w:pPr>
        <w:spacing w:after="240"/>
        <w:rPr>
          <w:rFonts w:ascii="Calibri" w:hAnsi="Calibri"/>
        </w:rPr>
      </w:pPr>
      <w:r>
        <w:rPr>
          <w:rFonts w:ascii="Calibri" w:hAnsi="Calibri"/>
        </w:rPr>
        <w:t xml:space="preserve">Moved by </w:t>
      </w:r>
      <w:proofErr w:type="spellStart"/>
      <w:r>
        <w:rPr>
          <w:rFonts w:ascii="Calibri" w:hAnsi="Calibri"/>
        </w:rPr>
        <w:t>Councillor</w:t>
      </w:r>
      <w:proofErr w:type="spellEnd"/>
      <w:r>
        <w:rPr>
          <w:rFonts w:ascii="Calibri" w:hAnsi="Calibri"/>
        </w:rPr>
        <w:t xml:space="preserve"> Anstey and seconded by </w:t>
      </w:r>
      <w:proofErr w:type="spellStart"/>
      <w:r>
        <w:rPr>
          <w:rFonts w:ascii="Calibri" w:hAnsi="Calibri"/>
        </w:rPr>
        <w:t>Councillor</w:t>
      </w:r>
      <w:proofErr w:type="spellEnd"/>
      <w:r>
        <w:rPr>
          <w:rFonts w:ascii="Calibri" w:hAnsi="Calibri"/>
        </w:rPr>
        <w:t xml:space="preserve"> Parrott</w:t>
      </w:r>
      <w:r w:rsidR="00293A52">
        <w:rPr>
          <w:rFonts w:ascii="Calibri" w:hAnsi="Calibri"/>
        </w:rPr>
        <w:t xml:space="preserve"> that the town increase its “no parking” ticket fee from</w:t>
      </w:r>
      <w:r>
        <w:rPr>
          <w:rFonts w:ascii="Calibri" w:hAnsi="Calibri"/>
        </w:rPr>
        <w:t xml:space="preserve"> </w:t>
      </w:r>
      <w:r w:rsidR="00293A52">
        <w:rPr>
          <w:rFonts w:ascii="Calibri" w:hAnsi="Calibri"/>
        </w:rPr>
        <w:t>$ 27.00 to $ 40.00 and the “disabled parking” ticket fee from $ 82.00 to $ 109.00.</w:t>
      </w:r>
    </w:p>
    <w:p w:rsidR="00A11E8E" w:rsidRDefault="00A11E8E" w:rsidP="00293A52">
      <w:pPr>
        <w:spacing w:after="240"/>
        <w:rPr>
          <w:rFonts w:ascii="Calibri" w:hAnsi="Calibri"/>
        </w:rPr>
      </w:pPr>
      <w:r>
        <w:rPr>
          <w:rFonts w:ascii="Calibri" w:hAnsi="Calibri"/>
        </w:rPr>
        <w:tab/>
      </w:r>
      <w:r>
        <w:rPr>
          <w:rFonts w:ascii="Calibri" w:hAnsi="Calibri"/>
        </w:rPr>
        <w:tab/>
        <w:t xml:space="preserve">In </w:t>
      </w:r>
      <w:proofErr w:type="spellStart"/>
      <w:r>
        <w:rPr>
          <w:rFonts w:ascii="Calibri" w:hAnsi="Calibri"/>
        </w:rPr>
        <w:t>Favour</w:t>
      </w:r>
      <w:proofErr w:type="spellEnd"/>
      <w:r>
        <w:rPr>
          <w:rFonts w:ascii="Calibri" w:hAnsi="Calibri"/>
        </w:rPr>
        <w:t>:</w:t>
      </w:r>
      <w:r>
        <w:rPr>
          <w:rFonts w:ascii="Calibri" w:hAnsi="Calibri"/>
        </w:rPr>
        <w:tab/>
        <w:t>6</w:t>
      </w:r>
      <w:r>
        <w:rPr>
          <w:rFonts w:ascii="Calibri" w:hAnsi="Calibri"/>
        </w:rPr>
        <w:tab/>
        <w:t>Opposing:</w:t>
      </w:r>
      <w:r>
        <w:rPr>
          <w:rFonts w:ascii="Calibri" w:hAnsi="Calibri"/>
        </w:rPr>
        <w:tab/>
        <w:t>0</w:t>
      </w:r>
    </w:p>
    <w:p w:rsidR="00A11E8E" w:rsidRDefault="00A11E8E" w:rsidP="00293A52">
      <w:pPr>
        <w:spacing w:after="240"/>
        <w:rPr>
          <w:rFonts w:ascii="Calibri" w:hAnsi="Calibri"/>
        </w:rPr>
      </w:pPr>
      <w:r w:rsidRPr="00A11E8E">
        <w:rPr>
          <w:rFonts w:ascii="Calibri" w:hAnsi="Calibri"/>
          <w:b/>
        </w:rPr>
        <w:t>Decision:</w:t>
      </w:r>
      <w:r>
        <w:rPr>
          <w:rFonts w:ascii="Calibri" w:hAnsi="Calibri"/>
        </w:rPr>
        <w:tab/>
        <w:t>Motion carried.</w:t>
      </w:r>
    </w:p>
    <w:p w:rsidR="00293A52" w:rsidRDefault="00293A52" w:rsidP="00293A52">
      <w:pPr>
        <w:spacing w:after="240"/>
        <w:rPr>
          <w:rFonts w:ascii="Calibri" w:hAnsi="Calibri"/>
          <w:b/>
          <w:sz w:val="28"/>
          <w:szCs w:val="28"/>
        </w:rPr>
      </w:pPr>
      <w:r w:rsidRPr="001E6A0B">
        <w:rPr>
          <w:rFonts w:ascii="Calibri" w:hAnsi="Calibri"/>
          <w:b/>
          <w:sz w:val="28"/>
          <w:szCs w:val="28"/>
        </w:rPr>
        <w:t>Fall Refuse Dates &amp;HHWD</w:t>
      </w:r>
    </w:p>
    <w:p w:rsidR="00293A52" w:rsidRDefault="00293A52" w:rsidP="00293A52">
      <w:pPr>
        <w:spacing w:after="240"/>
        <w:rPr>
          <w:rFonts w:ascii="Calibri" w:hAnsi="Calibri"/>
        </w:rPr>
      </w:pPr>
      <w:r w:rsidRPr="00BB327A">
        <w:rPr>
          <w:rFonts w:ascii="Calibri" w:hAnsi="Calibri"/>
        </w:rPr>
        <w:t>The Committee would like to advise the residents of Gander that there will be no fall clean</w:t>
      </w:r>
      <w:r>
        <w:rPr>
          <w:rFonts w:ascii="Calibri" w:hAnsi="Calibri"/>
        </w:rPr>
        <w:t>-</w:t>
      </w:r>
      <w:r w:rsidRPr="00BB327A">
        <w:rPr>
          <w:rFonts w:ascii="Calibri" w:hAnsi="Calibri"/>
        </w:rPr>
        <w:t xml:space="preserve">up </w:t>
      </w:r>
      <w:proofErr w:type="gramStart"/>
      <w:r w:rsidRPr="00BB327A">
        <w:rPr>
          <w:rFonts w:ascii="Calibri" w:hAnsi="Calibri"/>
        </w:rPr>
        <w:t>week,</w:t>
      </w:r>
      <w:proofErr w:type="gramEnd"/>
      <w:r w:rsidRPr="00BB327A">
        <w:rPr>
          <w:rFonts w:ascii="Calibri" w:hAnsi="Calibri"/>
        </w:rPr>
        <w:t xml:space="preserve"> however, there are two drop off dates at the depot </w:t>
      </w:r>
      <w:r>
        <w:rPr>
          <w:rFonts w:ascii="Calibri" w:hAnsi="Calibri"/>
        </w:rPr>
        <w:t xml:space="preserve">on McCurdy Drive </w:t>
      </w:r>
      <w:r w:rsidRPr="00BB327A">
        <w:rPr>
          <w:rFonts w:ascii="Calibri" w:hAnsi="Calibri"/>
        </w:rPr>
        <w:t xml:space="preserve">each month </w:t>
      </w:r>
      <w:r>
        <w:rPr>
          <w:rFonts w:ascii="Calibri" w:hAnsi="Calibri"/>
        </w:rPr>
        <w:t xml:space="preserve">for the rest of the year. </w:t>
      </w:r>
    </w:p>
    <w:p w:rsidR="00293A52" w:rsidRPr="007E6DAF" w:rsidRDefault="00293A52" w:rsidP="00293A52">
      <w:pPr>
        <w:spacing w:after="240"/>
        <w:rPr>
          <w:rFonts w:ascii="Calibri" w:hAnsi="Calibri"/>
          <w:b/>
          <w:sz w:val="28"/>
          <w:szCs w:val="28"/>
        </w:rPr>
      </w:pPr>
      <w:r>
        <w:rPr>
          <w:rFonts w:ascii="Calibri" w:hAnsi="Calibri"/>
        </w:rPr>
        <w:t>T</w:t>
      </w:r>
      <w:r w:rsidRPr="00BB327A">
        <w:rPr>
          <w:rFonts w:ascii="Calibri" w:hAnsi="Calibri"/>
        </w:rPr>
        <w:t xml:space="preserve">he </w:t>
      </w:r>
      <w:r>
        <w:rPr>
          <w:rFonts w:ascii="Calibri" w:hAnsi="Calibri"/>
        </w:rPr>
        <w:t xml:space="preserve">dates for next month </w:t>
      </w:r>
      <w:r w:rsidRPr="00BB327A">
        <w:rPr>
          <w:rFonts w:ascii="Calibri" w:hAnsi="Calibri"/>
        </w:rPr>
        <w:t>are October 15</w:t>
      </w:r>
      <w:r w:rsidRPr="00BB327A">
        <w:rPr>
          <w:rFonts w:ascii="Calibri" w:hAnsi="Calibri"/>
          <w:vertAlign w:val="superscript"/>
        </w:rPr>
        <w:t>th</w:t>
      </w:r>
      <w:r w:rsidRPr="00BB327A">
        <w:rPr>
          <w:rFonts w:ascii="Calibri" w:hAnsi="Calibri"/>
        </w:rPr>
        <w:t xml:space="preserve"> &amp; 29</w:t>
      </w:r>
      <w:r w:rsidRPr="00BB327A">
        <w:rPr>
          <w:rFonts w:ascii="Calibri" w:hAnsi="Calibri"/>
          <w:vertAlign w:val="superscript"/>
        </w:rPr>
        <w:t>th</w:t>
      </w:r>
      <w:r w:rsidRPr="00BB327A">
        <w:rPr>
          <w:rFonts w:ascii="Calibri" w:hAnsi="Calibri"/>
        </w:rPr>
        <w:t>. There is also a Household Hazardous Waste Day scheduled for October 1</w:t>
      </w:r>
      <w:r w:rsidRPr="00BB327A">
        <w:rPr>
          <w:rFonts w:ascii="Calibri" w:hAnsi="Calibri"/>
          <w:vertAlign w:val="superscript"/>
        </w:rPr>
        <w:t>st</w:t>
      </w:r>
      <w:r w:rsidR="00C6377F">
        <w:rPr>
          <w:rFonts w:ascii="Calibri" w:hAnsi="Calibri"/>
        </w:rPr>
        <w:t xml:space="preserve"> </w:t>
      </w:r>
      <w:r w:rsidRPr="00BB327A">
        <w:rPr>
          <w:rFonts w:ascii="Calibri" w:hAnsi="Calibri"/>
        </w:rPr>
        <w:t>at</w:t>
      </w:r>
      <w:r>
        <w:rPr>
          <w:rFonts w:ascii="Calibri" w:hAnsi="Calibri"/>
        </w:rPr>
        <w:t xml:space="preserve"> </w:t>
      </w:r>
      <w:r w:rsidRPr="00BB327A">
        <w:rPr>
          <w:rFonts w:ascii="Calibri" w:hAnsi="Calibri"/>
        </w:rPr>
        <w:t>the Gander Curling Club parking lot</w:t>
      </w:r>
      <w:r>
        <w:rPr>
          <w:rFonts w:ascii="Calibri" w:hAnsi="Calibri"/>
        </w:rPr>
        <w:t xml:space="preserve">. Details can be found on the Town website at </w:t>
      </w:r>
      <w:hyperlink r:id="rId11" w:history="1">
        <w:r w:rsidRPr="007E5A9B">
          <w:rPr>
            <w:rStyle w:val="Hyperlink"/>
            <w:rFonts w:ascii="Calibri" w:hAnsi="Calibri"/>
          </w:rPr>
          <w:t>www.gandercanada.com</w:t>
        </w:r>
      </w:hyperlink>
      <w:r>
        <w:rPr>
          <w:rFonts w:ascii="Calibri" w:hAnsi="Calibri"/>
        </w:rPr>
        <w:t xml:space="preserve"> .</w:t>
      </w:r>
    </w:p>
    <w:p w:rsidR="004E2B04" w:rsidRDefault="004E2B04" w:rsidP="005E4537">
      <w:pPr>
        <w:pStyle w:val="Heading3"/>
      </w:pPr>
    </w:p>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proofErr w:type="spellStart"/>
      <w:r w:rsidR="002C1188">
        <w:t>Councillor</w:t>
      </w:r>
      <w:proofErr w:type="spellEnd"/>
      <w:r w:rsidR="002C1188">
        <w:t xml:space="preserve"> Dove</w:t>
      </w:r>
      <w:r w:rsidR="008E406C" w:rsidRPr="00A957EB">
        <w:t>.</w:t>
      </w:r>
    </w:p>
    <w:p w:rsidR="00822352" w:rsidRPr="00A957EB" w:rsidRDefault="00822352" w:rsidP="00822352">
      <w:pPr>
        <w:rPr>
          <w:i/>
        </w:rPr>
      </w:pPr>
      <w:r w:rsidRPr="00A957EB">
        <w:rPr>
          <w:i/>
        </w:rPr>
        <w:tab/>
      </w:r>
    </w:p>
    <w:p w:rsidR="00822352" w:rsidRDefault="00822352" w:rsidP="00822352">
      <w:r>
        <w:t xml:space="preserve">The Finance &amp; Administration Committee was held on </w:t>
      </w:r>
      <w:r w:rsidR="00DA1B3C">
        <w:t>September</w:t>
      </w:r>
      <w:r w:rsidR="002868B3">
        <w:t xml:space="preserve"> </w:t>
      </w:r>
      <w:r w:rsidR="002C1188">
        <w:t>22</w:t>
      </w:r>
      <w:r w:rsidR="003D6B02">
        <w:t>,</w:t>
      </w:r>
      <w:r w:rsidR="00556C5C">
        <w:t xml:space="preserve"> 2016</w:t>
      </w:r>
      <w:r>
        <w:t xml:space="preserve">.  The meeting was chaired </w:t>
      </w:r>
      <w:r w:rsidR="00D15C32">
        <w:t>by</w:t>
      </w:r>
      <w:r w:rsidR="00034A1D">
        <w:t xml:space="preserve"> </w:t>
      </w:r>
      <w:r w:rsidR="002C1188">
        <w:t>B. Dove</w:t>
      </w:r>
      <w:r w:rsidR="00763C9C">
        <w:t xml:space="preserve">, </w:t>
      </w:r>
      <w:proofErr w:type="spellStart"/>
      <w:r w:rsidR="00763C9C">
        <w:t>Councillor</w:t>
      </w:r>
      <w:proofErr w:type="spellEnd"/>
      <w:r>
        <w:t>.  Other members present included</w:t>
      </w:r>
      <w:r w:rsidR="00E60BD6">
        <w:t>:</w:t>
      </w:r>
      <w:r w:rsidR="006734CA">
        <w:t xml:space="preserve"> </w:t>
      </w:r>
      <w:r w:rsidR="009B061F">
        <w:t>C. Abbott, Deputy Mayor;</w:t>
      </w:r>
      <w:r w:rsidR="00E424C3">
        <w:t xml:space="preserve"> </w:t>
      </w:r>
      <w:r w:rsidR="002C1188">
        <w:t xml:space="preserve">G. Parrott, </w:t>
      </w:r>
      <w:proofErr w:type="spellStart"/>
      <w:r w:rsidR="002C1188">
        <w:t>Councillor</w:t>
      </w:r>
      <w:proofErr w:type="spellEnd"/>
      <w:r w:rsidR="002C1188">
        <w:t xml:space="preserve">; </w:t>
      </w:r>
      <w:r w:rsidR="00B46A37">
        <w:t>G. Brown</w:t>
      </w:r>
      <w:r w:rsidR="00227566">
        <w:t>, Director of Finance</w:t>
      </w:r>
      <w:r w:rsidR="00B46A37">
        <w:t>.</w:t>
      </w:r>
    </w:p>
    <w:p w:rsidR="00C51D99" w:rsidRDefault="00C51D99" w:rsidP="00E55F39"/>
    <w:p w:rsidR="00331F49" w:rsidRDefault="00822352" w:rsidP="00E55F39">
      <w:r>
        <w:t>The following items were discussed:</w:t>
      </w:r>
    </w:p>
    <w:p w:rsidR="006A512D" w:rsidRDefault="006A512D" w:rsidP="00E55F39"/>
    <w:p w:rsidR="004E2B04" w:rsidRDefault="004E2B04" w:rsidP="004E2B04">
      <w:pPr>
        <w:rPr>
          <w:b/>
          <w:sz w:val="28"/>
          <w:szCs w:val="28"/>
        </w:rPr>
      </w:pPr>
    </w:p>
    <w:p w:rsidR="004E2B04" w:rsidRDefault="004E2B04" w:rsidP="004E2B04">
      <w:pPr>
        <w:rPr>
          <w:b/>
          <w:sz w:val="28"/>
          <w:szCs w:val="28"/>
        </w:rPr>
      </w:pPr>
    </w:p>
    <w:p w:rsidR="004E2B04" w:rsidRDefault="004E2B04" w:rsidP="004E2B04">
      <w:pPr>
        <w:rPr>
          <w:b/>
          <w:sz w:val="28"/>
          <w:szCs w:val="28"/>
        </w:rPr>
      </w:pPr>
    </w:p>
    <w:p w:rsidR="004E2B04" w:rsidRPr="004018C7" w:rsidRDefault="004E2B04" w:rsidP="004E2B04">
      <w:pPr>
        <w:rPr>
          <w:b/>
          <w:sz w:val="28"/>
          <w:szCs w:val="28"/>
        </w:rPr>
      </w:pPr>
      <w:r w:rsidRPr="004018C7">
        <w:rPr>
          <w:b/>
          <w:sz w:val="28"/>
          <w:szCs w:val="28"/>
        </w:rPr>
        <w:t>99 Sullivan Avenue</w:t>
      </w:r>
    </w:p>
    <w:p w:rsidR="004E2B04" w:rsidRDefault="004E2B04" w:rsidP="004E2B04"/>
    <w:p w:rsidR="004E2B04" w:rsidRDefault="004E2B04" w:rsidP="004E2B04">
      <w:r>
        <w:t xml:space="preserve">The new owner of 99 Sullivan Avenue has modified his request for compensation for approximately 36 </w:t>
      </w:r>
      <w:proofErr w:type="spellStart"/>
      <w:r>
        <w:t>metres</w:t>
      </w:r>
      <w:proofErr w:type="spellEnd"/>
      <w:r>
        <w:t xml:space="preserve"> of his land that the Town is using as it encroaches into the Gander Academy rear entrance road.   He is now agreeable to the swap but is asking Council consider selling another 160 </w:t>
      </w:r>
      <w:proofErr w:type="spellStart"/>
      <w:r>
        <w:t>metres</w:t>
      </w:r>
      <w:proofErr w:type="spellEnd"/>
      <w:r>
        <w:t xml:space="preserve"> to him directly behind his property.</w:t>
      </w:r>
    </w:p>
    <w:p w:rsidR="004E2B04" w:rsidRDefault="004E2B04" w:rsidP="004E2B04"/>
    <w:p w:rsidR="004E2B04" w:rsidRDefault="004E2B04" w:rsidP="004E2B04">
      <w:r>
        <w:t xml:space="preserve">This land is not in the land bank and the Committee was not prepared recommend that Council sell it.  They will, however, stand to the offer to either swap land or give him $500 whichever he prefers. </w:t>
      </w:r>
    </w:p>
    <w:p w:rsidR="004E2B04" w:rsidRDefault="004E2B04" w:rsidP="004E2B04"/>
    <w:p w:rsidR="004E2B04" w:rsidRDefault="004E2B04" w:rsidP="004E2B04">
      <w:pPr>
        <w:rPr>
          <w:b/>
          <w:sz w:val="28"/>
          <w:szCs w:val="28"/>
        </w:rPr>
      </w:pPr>
      <w:r>
        <w:rPr>
          <w:b/>
          <w:sz w:val="28"/>
          <w:szCs w:val="28"/>
        </w:rPr>
        <w:t>Invoices for Approval</w:t>
      </w:r>
    </w:p>
    <w:p w:rsidR="004E2B04" w:rsidRDefault="004E2B04" w:rsidP="004E2B04">
      <w:pPr>
        <w:autoSpaceDE w:val="0"/>
        <w:autoSpaceDN w:val="0"/>
        <w:adjustRightInd w:val="0"/>
        <w:jc w:val="left"/>
        <w:rPr>
          <w:rFonts w:eastAsia="Times New Roman" w:cs="Calibri"/>
          <w:color w:val="000000"/>
        </w:rPr>
      </w:pPr>
    </w:p>
    <w:p w:rsidR="004E2B04" w:rsidRDefault="004E2B04" w:rsidP="004E2B04">
      <w:pPr>
        <w:pStyle w:val="NoSpacing"/>
        <w:rPr>
          <w:sz w:val="24"/>
          <w:szCs w:val="24"/>
        </w:rPr>
      </w:pPr>
      <w:r>
        <w:rPr>
          <w:sz w:val="24"/>
          <w:szCs w:val="24"/>
          <w:u w:val="single"/>
        </w:rPr>
        <w:t>OPERATING</w:t>
      </w:r>
    </w:p>
    <w:p w:rsidR="004E2B04" w:rsidRDefault="004E2B04" w:rsidP="004E2B04">
      <w:pPr>
        <w:pStyle w:val="NoSpacing"/>
        <w:rPr>
          <w:sz w:val="24"/>
          <w:szCs w:val="24"/>
        </w:rPr>
      </w:pPr>
    </w:p>
    <w:p w:rsidR="004E2B04" w:rsidRDefault="004E2B04" w:rsidP="004E2B04">
      <w:pPr>
        <w:pStyle w:val="NoSpacing"/>
        <w:rPr>
          <w:sz w:val="24"/>
          <w:szCs w:val="24"/>
        </w:rPr>
      </w:pPr>
      <w:r>
        <w:rPr>
          <w:sz w:val="24"/>
          <w:szCs w:val="24"/>
        </w:rPr>
        <w:t>1.</w:t>
      </w:r>
      <w:r>
        <w:rPr>
          <w:sz w:val="24"/>
          <w:szCs w:val="24"/>
        </w:rPr>
        <w:tab/>
        <w:t>CIMCO</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16,632.55</w:t>
      </w:r>
    </w:p>
    <w:p w:rsidR="004E2B04" w:rsidRDefault="004E2B04" w:rsidP="004E2B04">
      <w:pPr>
        <w:pStyle w:val="NoSpacing"/>
        <w:rPr>
          <w:sz w:val="24"/>
          <w:szCs w:val="24"/>
        </w:rPr>
      </w:pPr>
      <w:r>
        <w:rPr>
          <w:sz w:val="24"/>
          <w:szCs w:val="24"/>
        </w:rPr>
        <w:tab/>
        <w:t>00-820-1000-6805, plant maintenance</w:t>
      </w:r>
    </w:p>
    <w:p w:rsidR="004E2B04" w:rsidRDefault="004E2B04" w:rsidP="004E2B04">
      <w:pPr>
        <w:pStyle w:val="NoSpacing"/>
        <w:rPr>
          <w:sz w:val="24"/>
          <w:szCs w:val="24"/>
        </w:rPr>
      </w:pPr>
      <w:r>
        <w:rPr>
          <w:sz w:val="24"/>
          <w:szCs w:val="24"/>
        </w:rPr>
        <w:tab/>
        <w:t>Budget      16,700     Spent to date    12,000</w:t>
      </w:r>
    </w:p>
    <w:p w:rsidR="004E2B04" w:rsidRDefault="004E2B04" w:rsidP="004E2B04">
      <w:pPr>
        <w:pStyle w:val="NoSpacing"/>
        <w:rPr>
          <w:sz w:val="24"/>
          <w:szCs w:val="24"/>
        </w:rPr>
      </w:pPr>
    </w:p>
    <w:p w:rsidR="004E2B04" w:rsidRDefault="004E2B04" w:rsidP="004E2B04">
      <w:pPr>
        <w:pStyle w:val="NoSpacing"/>
        <w:rPr>
          <w:sz w:val="24"/>
          <w:szCs w:val="24"/>
          <w:u w:val="single"/>
        </w:rPr>
      </w:pPr>
      <w:r>
        <w:rPr>
          <w:sz w:val="24"/>
          <w:szCs w:val="24"/>
          <w:u w:val="single"/>
        </w:rPr>
        <w:t xml:space="preserve">AS RECOMMENDED BY THE PUBLIC WORKS &amp; SERVICES COMMITTEE SEPTEMBER 21, 2016  </w:t>
      </w:r>
    </w:p>
    <w:p w:rsidR="004E2B04" w:rsidRDefault="004E2B04" w:rsidP="004E2B04">
      <w:pPr>
        <w:pStyle w:val="NoSpacing"/>
        <w:rPr>
          <w:sz w:val="24"/>
          <w:szCs w:val="24"/>
        </w:rPr>
      </w:pPr>
    </w:p>
    <w:p w:rsidR="004E2B04" w:rsidRDefault="004E2B04" w:rsidP="004E2B04">
      <w:pPr>
        <w:pStyle w:val="NoSpacing"/>
        <w:rPr>
          <w:sz w:val="24"/>
          <w:szCs w:val="24"/>
        </w:rPr>
      </w:pPr>
      <w:r>
        <w:rPr>
          <w:sz w:val="24"/>
          <w:szCs w:val="24"/>
        </w:rPr>
        <w:t>2.</w:t>
      </w:r>
      <w:r>
        <w:rPr>
          <w:sz w:val="24"/>
          <w:szCs w:val="24"/>
        </w:rPr>
        <w:tab/>
        <w:t>Electric Motor &amp; Pump (Pioneer Enterprises)</w:t>
      </w:r>
      <w:r>
        <w:rPr>
          <w:sz w:val="24"/>
          <w:szCs w:val="24"/>
        </w:rPr>
        <w:tab/>
      </w:r>
      <w:r>
        <w:rPr>
          <w:sz w:val="24"/>
          <w:szCs w:val="24"/>
        </w:rPr>
        <w:tab/>
      </w:r>
      <w:r>
        <w:rPr>
          <w:sz w:val="24"/>
          <w:szCs w:val="24"/>
        </w:rPr>
        <w:tab/>
      </w:r>
      <w:r>
        <w:rPr>
          <w:sz w:val="24"/>
          <w:szCs w:val="24"/>
        </w:rPr>
        <w:tab/>
        <w:t>14,937.35</w:t>
      </w:r>
    </w:p>
    <w:p w:rsidR="004E2B04" w:rsidRDefault="004E2B04" w:rsidP="004E2B04">
      <w:pPr>
        <w:pStyle w:val="NoSpacing"/>
        <w:tabs>
          <w:tab w:val="left" w:pos="7920"/>
        </w:tabs>
        <w:ind w:left="720"/>
        <w:rPr>
          <w:sz w:val="24"/>
          <w:szCs w:val="24"/>
        </w:rPr>
      </w:pPr>
      <w:r>
        <w:rPr>
          <w:sz w:val="24"/>
          <w:szCs w:val="24"/>
        </w:rPr>
        <w:t>00-400-6600-6400, dismantle old pump, install new bowl</w:t>
      </w:r>
    </w:p>
    <w:p w:rsidR="004E2B04" w:rsidRDefault="004E2B04" w:rsidP="004E2B04">
      <w:pPr>
        <w:pStyle w:val="NoSpacing"/>
        <w:tabs>
          <w:tab w:val="left" w:pos="7920"/>
        </w:tabs>
        <w:ind w:left="720"/>
        <w:rPr>
          <w:sz w:val="24"/>
          <w:szCs w:val="24"/>
        </w:rPr>
      </w:pPr>
      <w:r>
        <w:rPr>
          <w:sz w:val="24"/>
          <w:szCs w:val="24"/>
        </w:rPr>
        <w:t>Budget      5,900   Spent to date      15,816</w:t>
      </w:r>
    </w:p>
    <w:p w:rsidR="004E2B04" w:rsidRDefault="004E2B04" w:rsidP="004E2B04">
      <w:pPr>
        <w:pStyle w:val="NoSpacing"/>
        <w:tabs>
          <w:tab w:val="left" w:pos="7920"/>
        </w:tabs>
        <w:ind w:left="720"/>
        <w:rPr>
          <w:sz w:val="24"/>
          <w:szCs w:val="24"/>
        </w:rPr>
      </w:pPr>
    </w:p>
    <w:p w:rsidR="004E2B04" w:rsidRDefault="004E2B04" w:rsidP="004E2B04">
      <w:pPr>
        <w:pStyle w:val="NoSpacing"/>
        <w:jc w:val="both"/>
        <w:rPr>
          <w:sz w:val="24"/>
          <w:szCs w:val="24"/>
        </w:rPr>
      </w:pPr>
      <w:r>
        <w:rPr>
          <w:sz w:val="24"/>
          <w:szCs w:val="24"/>
        </w:rPr>
        <w:t>3.</w:t>
      </w:r>
      <w:r>
        <w:rPr>
          <w:sz w:val="24"/>
          <w:szCs w:val="24"/>
        </w:rPr>
        <w:tab/>
        <w:t>Central Newfoundland Waste Management</w:t>
      </w:r>
      <w:r>
        <w:rPr>
          <w:sz w:val="24"/>
          <w:szCs w:val="24"/>
        </w:rPr>
        <w:tab/>
      </w:r>
      <w:r>
        <w:rPr>
          <w:sz w:val="24"/>
          <w:szCs w:val="24"/>
        </w:rPr>
        <w:tab/>
      </w:r>
      <w:r>
        <w:rPr>
          <w:sz w:val="24"/>
          <w:szCs w:val="24"/>
        </w:rPr>
        <w:tab/>
      </w:r>
      <w:r>
        <w:rPr>
          <w:sz w:val="24"/>
          <w:szCs w:val="24"/>
        </w:rPr>
        <w:tab/>
      </w:r>
      <w:r>
        <w:rPr>
          <w:sz w:val="24"/>
          <w:szCs w:val="24"/>
        </w:rPr>
        <w:tab/>
        <w:t>27,519.36</w:t>
      </w:r>
    </w:p>
    <w:p w:rsidR="004E2B04" w:rsidRDefault="004E2B04" w:rsidP="004E2B04">
      <w:pPr>
        <w:pStyle w:val="NoSpacing"/>
        <w:tabs>
          <w:tab w:val="left" w:pos="720"/>
          <w:tab w:val="decimal" w:pos="7920"/>
        </w:tabs>
        <w:ind w:left="720"/>
        <w:rPr>
          <w:sz w:val="24"/>
          <w:szCs w:val="24"/>
        </w:rPr>
      </w:pPr>
      <w:r>
        <w:rPr>
          <w:sz w:val="24"/>
          <w:szCs w:val="24"/>
        </w:rPr>
        <w:t>00-430-1000-7007 total tipping fees August</w:t>
      </w:r>
    </w:p>
    <w:p w:rsidR="004E2B04" w:rsidRDefault="004E2B04" w:rsidP="004E2B04">
      <w:pPr>
        <w:pStyle w:val="NoSpacing"/>
        <w:tabs>
          <w:tab w:val="left" w:pos="7920"/>
        </w:tabs>
        <w:ind w:left="720"/>
        <w:rPr>
          <w:sz w:val="24"/>
          <w:szCs w:val="24"/>
        </w:rPr>
      </w:pPr>
      <w:r>
        <w:rPr>
          <w:sz w:val="24"/>
          <w:szCs w:val="24"/>
        </w:rPr>
        <w:t xml:space="preserve">Budget     347,900   Spent to </w:t>
      </w:r>
      <w:proofErr w:type="gramStart"/>
      <w:r>
        <w:rPr>
          <w:sz w:val="24"/>
          <w:szCs w:val="24"/>
        </w:rPr>
        <w:t>date  222,470</w:t>
      </w:r>
      <w:proofErr w:type="gramEnd"/>
    </w:p>
    <w:p w:rsidR="004E2B04" w:rsidRDefault="004E2B04" w:rsidP="004E2B04">
      <w:pPr>
        <w:pStyle w:val="NoSpacing"/>
        <w:tabs>
          <w:tab w:val="left" w:pos="720"/>
          <w:tab w:val="decimal" w:pos="7920"/>
        </w:tabs>
        <w:rPr>
          <w:sz w:val="24"/>
          <w:szCs w:val="24"/>
        </w:rPr>
      </w:pPr>
    </w:p>
    <w:p w:rsidR="004E2B04" w:rsidRDefault="004E2B04" w:rsidP="004E2B04">
      <w:pPr>
        <w:pStyle w:val="NoSpacing"/>
        <w:rPr>
          <w:sz w:val="24"/>
          <w:szCs w:val="24"/>
        </w:rPr>
      </w:pPr>
      <w:r>
        <w:rPr>
          <w:sz w:val="24"/>
          <w:szCs w:val="24"/>
        </w:rPr>
        <w:t>4.</w:t>
      </w:r>
      <w:r>
        <w:rPr>
          <w:sz w:val="24"/>
          <w:szCs w:val="24"/>
        </w:rPr>
        <w:tab/>
        <w:t>Central Newfoundland Waste Management</w:t>
      </w:r>
      <w:r>
        <w:rPr>
          <w:sz w:val="24"/>
          <w:szCs w:val="24"/>
        </w:rPr>
        <w:tab/>
      </w:r>
      <w:r>
        <w:rPr>
          <w:sz w:val="24"/>
          <w:szCs w:val="24"/>
        </w:rPr>
        <w:tab/>
      </w:r>
      <w:r>
        <w:rPr>
          <w:sz w:val="24"/>
          <w:szCs w:val="24"/>
        </w:rPr>
        <w:tab/>
      </w:r>
      <w:r>
        <w:rPr>
          <w:sz w:val="24"/>
          <w:szCs w:val="24"/>
        </w:rPr>
        <w:tab/>
      </w:r>
      <w:r>
        <w:rPr>
          <w:sz w:val="24"/>
          <w:szCs w:val="24"/>
        </w:rPr>
        <w:tab/>
        <w:t>26,353.41</w:t>
      </w:r>
    </w:p>
    <w:p w:rsidR="004E2B04" w:rsidRDefault="004E2B04" w:rsidP="004E2B04">
      <w:pPr>
        <w:pStyle w:val="NoSpacing"/>
        <w:tabs>
          <w:tab w:val="left" w:pos="7920"/>
        </w:tabs>
        <w:ind w:left="720"/>
        <w:rPr>
          <w:sz w:val="24"/>
          <w:szCs w:val="24"/>
        </w:rPr>
      </w:pPr>
      <w:r>
        <w:rPr>
          <w:sz w:val="24"/>
          <w:szCs w:val="24"/>
        </w:rPr>
        <w:t>00-430-1000-7008 curbside collection fees August</w:t>
      </w:r>
    </w:p>
    <w:p w:rsidR="004E2B04" w:rsidRDefault="004E2B04" w:rsidP="004E2B04">
      <w:pPr>
        <w:pStyle w:val="NoSpacing"/>
        <w:tabs>
          <w:tab w:val="left" w:pos="7920"/>
        </w:tabs>
        <w:ind w:left="720"/>
        <w:rPr>
          <w:sz w:val="24"/>
          <w:szCs w:val="24"/>
        </w:rPr>
      </w:pPr>
      <w:r>
        <w:rPr>
          <w:sz w:val="24"/>
          <w:szCs w:val="24"/>
        </w:rPr>
        <w:t xml:space="preserve">Budget     301,800   Spent to </w:t>
      </w:r>
      <w:proofErr w:type="gramStart"/>
      <w:r>
        <w:rPr>
          <w:sz w:val="24"/>
          <w:szCs w:val="24"/>
        </w:rPr>
        <w:t>date  180,282</w:t>
      </w:r>
      <w:proofErr w:type="gramEnd"/>
    </w:p>
    <w:p w:rsidR="004E2B04" w:rsidRDefault="004E2B04" w:rsidP="004E2B04">
      <w:pPr>
        <w:pStyle w:val="NoSpacing"/>
        <w:tabs>
          <w:tab w:val="left" w:pos="7920"/>
        </w:tabs>
        <w:ind w:left="720"/>
        <w:rPr>
          <w:sz w:val="24"/>
          <w:szCs w:val="24"/>
        </w:rPr>
      </w:pPr>
    </w:p>
    <w:p w:rsidR="004E2B04" w:rsidRDefault="004E2B04" w:rsidP="004E2B04">
      <w:pPr>
        <w:pStyle w:val="NoSpacing"/>
        <w:tabs>
          <w:tab w:val="left" w:pos="7920"/>
        </w:tabs>
        <w:rPr>
          <w:sz w:val="24"/>
          <w:szCs w:val="24"/>
        </w:rPr>
      </w:pPr>
    </w:p>
    <w:p w:rsidR="004E2B04" w:rsidRDefault="004E2B04" w:rsidP="004E2B04">
      <w:pPr>
        <w:pStyle w:val="NoSpacing"/>
        <w:tabs>
          <w:tab w:val="left" w:pos="7920"/>
        </w:tabs>
        <w:rPr>
          <w:sz w:val="24"/>
          <w:szCs w:val="24"/>
        </w:rPr>
      </w:pPr>
      <w:r>
        <w:rPr>
          <w:sz w:val="24"/>
          <w:szCs w:val="24"/>
        </w:rPr>
        <w:t>Total operating invoices for approval</w:t>
      </w:r>
      <w:r>
        <w:rPr>
          <w:sz w:val="24"/>
          <w:szCs w:val="24"/>
        </w:rPr>
        <w:tab/>
      </w:r>
      <w:r>
        <w:rPr>
          <w:sz w:val="24"/>
          <w:szCs w:val="24"/>
          <w:u w:val="single"/>
        </w:rPr>
        <w:t>$85,442.67</w:t>
      </w:r>
    </w:p>
    <w:p w:rsidR="004E2B04" w:rsidRDefault="004E2B04" w:rsidP="004E2B04">
      <w:pPr>
        <w:pStyle w:val="NoSpacing"/>
        <w:tabs>
          <w:tab w:val="left" w:pos="720"/>
          <w:tab w:val="decimal" w:pos="7920"/>
        </w:tabs>
        <w:rPr>
          <w:sz w:val="24"/>
          <w:szCs w:val="24"/>
        </w:rPr>
      </w:pPr>
    </w:p>
    <w:p w:rsidR="004E2B04" w:rsidRPr="004E2B04" w:rsidRDefault="004E2B04" w:rsidP="004E2B04">
      <w:pPr>
        <w:pStyle w:val="NoSpacing"/>
        <w:tabs>
          <w:tab w:val="left" w:pos="720"/>
          <w:tab w:val="decimal" w:pos="7920"/>
        </w:tabs>
        <w:rPr>
          <w:b/>
          <w:sz w:val="26"/>
          <w:szCs w:val="26"/>
        </w:rPr>
      </w:pPr>
      <w:r w:rsidRPr="004E2B04">
        <w:rPr>
          <w:b/>
          <w:sz w:val="26"/>
          <w:szCs w:val="26"/>
        </w:rPr>
        <w:t>Motion #16-197</w:t>
      </w:r>
    </w:p>
    <w:p w:rsidR="004E2B04" w:rsidRPr="004E2B04" w:rsidRDefault="004E2B04" w:rsidP="004E2B04">
      <w:pPr>
        <w:pStyle w:val="NoSpacing"/>
        <w:tabs>
          <w:tab w:val="left" w:pos="720"/>
          <w:tab w:val="decimal" w:pos="7920"/>
        </w:tabs>
        <w:rPr>
          <w:b/>
          <w:sz w:val="26"/>
          <w:szCs w:val="26"/>
        </w:rPr>
      </w:pPr>
      <w:r w:rsidRPr="004E2B04">
        <w:rPr>
          <w:b/>
          <w:sz w:val="26"/>
          <w:szCs w:val="26"/>
        </w:rPr>
        <w:t>Invoices for Approval</w:t>
      </w:r>
    </w:p>
    <w:p w:rsidR="004E2B04" w:rsidRDefault="004E2B04" w:rsidP="004E2B04">
      <w:pPr>
        <w:autoSpaceDE w:val="0"/>
        <w:autoSpaceDN w:val="0"/>
        <w:adjustRightInd w:val="0"/>
        <w:jc w:val="left"/>
        <w:rPr>
          <w:rFonts w:eastAsia="Times New Roman"/>
          <w:color w:val="000000"/>
          <w:szCs w:val="18"/>
        </w:rPr>
      </w:pPr>
    </w:p>
    <w:p w:rsidR="004E2B04" w:rsidRDefault="004E2B04" w:rsidP="004E2B04">
      <w:pPr>
        <w:autoSpaceDE w:val="0"/>
        <w:autoSpaceDN w:val="0"/>
        <w:adjustRightInd w:val="0"/>
        <w:jc w:val="left"/>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 that the invoices be paid as presented.  </w:t>
      </w:r>
    </w:p>
    <w:p w:rsidR="004E2B04" w:rsidRDefault="004E2B04" w:rsidP="004E2B04">
      <w:pPr>
        <w:autoSpaceDE w:val="0"/>
        <w:autoSpaceDN w:val="0"/>
        <w:adjustRightInd w:val="0"/>
        <w:jc w:val="left"/>
        <w:rPr>
          <w:rFonts w:eastAsia="Times New Roman"/>
          <w:color w:val="000000"/>
          <w:szCs w:val="18"/>
        </w:rPr>
      </w:pPr>
    </w:p>
    <w:p w:rsidR="004E2B04" w:rsidRDefault="004E2B04" w:rsidP="004E2B04">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4E2B04" w:rsidRDefault="004E2B04" w:rsidP="004E2B04">
      <w:pPr>
        <w:autoSpaceDE w:val="0"/>
        <w:autoSpaceDN w:val="0"/>
        <w:adjustRightInd w:val="0"/>
        <w:jc w:val="left"/>
        <w:rPr>
          <w:rFonts w:eastAsia="Times New Roman"/>
          <w:color w:val="000000"/>
          <w:szCs w:val="18"/>
        </w:rPr>
      </w:pPr>
      <w:r w:rsidRPr="004E2B04">
        <w:rPr>
          <w:rFonts w:eastAsia="Times New Roman"/>
          <w:b/>
          <w:color w:val="000000"/>
          <w:szCs w:val="18"/>
        </w:rPr>
        <w:t>Decision:</w:t>
      </w:r>
      <w:r>
        <w:rPr>
          <w:rFonts w:eastAsia="Times New Roman"/>
          <w:color w:val="000000"/>
          <w:szCs w:val="18"/>
        </w:rPr>
        <w:tab/>
        <w:t>Motion carried.</w:t>
      </w:r>
    </w:p>
    <w:p w:rsidR="004E2B04" w:rsidRDefault="004E2B04" w:rsidP="004E2B04">
      <w:pPr>
        <w:autoSpaceDE w:val="0"/>
        <w:autoSpaceDN w:val="0"/>
        <w:adjustRightInd w:val="0"/>
        <w:jc w:val="left"/>
        <w:rPr>
          <w:rFonts w:eastAsia="Times New Roman"/>
          <w:b/>
          <w:i/>
          <w:color w:val="000000"/>
          <w:szCs w:val="18"/>
        </w:rPr>
      </w:pPr>
    </w:p>
    <w:p w:rsidR="004E2B04" w:rsidRPr="004B5B6A" w:rsidRDefault="004E2B04" w:rsidP="004E2B04">
      <w:pPr>
        <w:rPr>
          <w:rFonts w:eastAsia="Times New Roman" w:cs="Calibri"/>
          <w:b/>
          <w:color w:val="000000"/>
          <w:sz w:val="28"/>
          <w:szCs w:val="28"/>
        </w:rPr>
      </w:pPr>
      <w:r w:rsidRPr="004B5B6A">
        <w:rPr>
          <w:rFonts w:eastAsia="Times New Roman" w:cs="Calibri"/>
          <w:b/>
          <w:color w:val="000000"/>
          <w:sz w:val="28"/>
          <w:szCs w:val="28"/>
        </w:rPr>
        <w:t>Municipal Assessment Agency 2017 Assessment Roll</w:t>
      </w:r>
    </w:p>
    <w:p w:rsidR="004E2B04" w:rsidRDefault="004E2B04" w:rsidP="004E2B04">
      <w:pPr>
        <w:rPr>
          <w:rFonts w:eastAsia="Times New Roman" w:cs="Calibri"/>
          <w:color w:val="000000"/>
        </w:rPr>
      </w:pPr>
    </w:p>
    <w:p w:rsidR="004E2B04" w:rsidRDefault="004E2B04" w:rsidP="004E2B04">
      <w:pPr>
        <w:rPr>
          <w:rFonts w:eastAsia="Times New Roman" w:cs="Calibri"/>
          <w:color w:val="000000"/>
        </w:rPr>
      </w:pPr>
      <w:r>
        <w:rPr>
          <w:rFonts w:eastAsia="Times New Roman" w:cs="Calibri"/>
          <w:color w:val="000000"/>
        </w:rPr>
        <w:t>The Town has received notification that the Municipal Assessment Agency will be mailing out Assessment notices for the 2017 tax year on October 3, 2016.  Any individual who wishes to appeal their assessment must do so by November 2, 2016 and any appeals must be made to the Municipal Assessment Agency.  If anyone has any questions on the process, they should call 1-877-777-2807.</w:t>
      </w:r>
    </w:p>
    <w:p w:rsidR="004E2B04" w:rsidRDefault="004E2B04" w:rsidP="004E2B04">
      <w:pPr>
        <w:rPr>
          <w:rFonts w:eastAsia="Times New Roman" w:cs="Calibri"/>
          <w:color w:val="000000"/>
        </w:rPr>
      </w:pPr>
    </w:p>
    <w:p w:rsidR="004E2B04" w:rsidRPr="00C30DE4" w:rsidRDefault="004E2B04" w:rsidP="004E2B04">
      <w:pPr>
        <w:rPr>
          <w:b/>
          <w:sz w:val="28"/>
          <w:szCs w:val="28"/>
        </w:rPr>
      </w:pPr>
      <w:r w:rsidRPr="00C30DE4">
        <w:rPr>
          <w:b/>
          <w:sz w:val="28"/>
          <w:szCs w:val="28"/>
        </w:rPr>
        <w:t>Tender – Two Exhaust Fans for Water Treatment Plant</w:t>
      </w:r>
    </w:p>
    <w:p w:rsidR="004E2B04" w:rsidRDefault="004E2B04" w:rsidP="004E2B04"/>
    <w:p w:rsidR="004E2B04" w:rsidRDefault="004E2B04" w:rsidP="004E2B04">
      <w:pPr>
        <w:autoSpaceDE w:val="0"/>
        <w:autoSpaceDN w:val="0"/>
        <w:adjustRightInd w:val="0"/>
        <w:jc w:val="left"/>
        <w:rPr>
          <w:rFonts w:eastAsia="Times New Roman"/>
          <w:color w:val="000000"/>
          <w:szCs w:val="18"/>
        </w:rPr>
      </w:pPr>
      <w:r>
        <w:rPr>
          <w:rFonts w:eastAsia="Times New Roman"/>
          <w:color w:val="000000"/>
          <w:szCs w:val="18"/>
        </w:rPr>
        <w:t xml:space="preserve">The Committee reviewed the tender results for two Exhaust Fans for the Water Treatment Plant for which five bids were received.  The lowest bid that met specifications was from Glenn Collings Ltd.   </w:t>
      </w:r>
    </w:p>
    <w:p w:rsidR="004E2B04" w:rsidRDefault="004E2B04" w:rsidP="004E2B04">
      <w:pPr>
        <w:autoSpaceDE w:val="0"/>
        <w:autoSpaceDN w:val="0"/>
        <w:adjustRightInd w:val="0"/>
        <w:jc w:val="left"/>
        <w:rPr>
          <w:rFonts w:eastAsia="Times New Roman"/>
          <w:color w:val="000000"/>
          <w:szCs w:val="18"/>
        </w:rPr>
      </w:pPr>
      <w:r>
        <w:rPr>
          <w:rFonts w:eastAsia="Times New Roman"/>
          <w:color w:val="000000"/>
          <w:szCs w:val="18"/>
        </w:rPr>
        <w:t xml:space="preserve">    </w:t>
      </w:r>
    </w:p>
    <w:p w:rsidR="0096500D" w:rsidRPr="0096500D" w:rsidRDefault="0096500D" w:rsidP="004E2B04">
      <w:pPr>
        <w:autoSpaceDE w:val="0"/>
        <w:autoSpaceDN w:val="0"/>
        <w:adjustRightInd w:val="0"/>
        <w:jc w:val="left"/>
        <w:rPr>
          <w:rFonts w:eastAsia="Times New Roman"/>
          <w:b/>
          <w:color w:val="000000"/>
          <w:sz w:val="26"/>
          <w:szCs w:val="26"/>
        </w:rPr>
      </w:pPr>
      <w:r w:rsidRPr="0096500D">
        <w:rPr>
          <w:rFonts w:eastAsia="Times New Roman"/>
          <w:b/>
          <w:color w:val="000000"/>
          <w:sz w:val="26"/>
          <w:szCs w:val="26"/>
        </w:rPr>
        <w:t>Motion #16-198</w:t>
      </w:r>
    </w:p>
    <w:p w:rsidR="0096500D" w:rsidRPr="0096500D" w:rsidRDefault="0096500D" w:rsidP="004E2B04">
      <w:pPr>
        <w:autoSpaceDE w:val="0"/>
        <w:autoSpaceDN w:val="0"/>
        <w:adjustRightInd w:val="0"/>
        <w:jc w:val="left"/>
        <w:rPr>
          <w:rFonts w:eastAsia="Times New Roman"/>
          <w:b/>
          <w:color w:val="000000"/>
          <w:sz w:val="26"/>
          <w:szCs w:val="26"/>
        </w:rPr>
      </w:pPr>
      <w:r w:rsidRPr="0096500D">
        <w:rPr>
          <w:rFonts w:eastAsia="Times New Roman"/>
          <w:b/>
          <w:color w:val="000000"/>
          <w:sz w:val="26"/>
          <w:szCs w:val="26"/>
        </w:rPr>
        <w:t>Tender – Two Exhaust Fans for Water Treatment Plant</w:t>
      </w:r>
    </w:p>
    <w:p w:rsidR="0096500D" w:rsidRDefault="0096500D" w:rsidP="004E2B04">
      <w:pPr>
        <w:autoSpaceDE w:val="0"/>
        <w:autoSpaceDN w:val="0"/>
        <w:adjustRightInd w:val="0"/>
        <w:jc w:val="left"/>
        <w:rPr>
          <w:rFonts w:eastAsia="Times New Roman"/>
          <w:color w:val="000000"/>
          <w:szCs w:val="18"/>
        </w:rPr>
      </w:pPr>
    </w:p>
    <w:p w:rsidR="004E2B04" w:rsidRDefault="0096500D" w:rsidP="004E2B04">
      <w:pPr>
        <w:autoSpaceDE w:val="0"/>
        <w:autoSpaceDN w:val="0"/>
        <w:adjustRightInd w:val="0"/>
        <w:jc w:val="left"/>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Anstey</w:t>
      </w:r>
      <w:r w:rsidR="004E2B04">
        <w:rPr>
          <w:rFonts w:eastAsia="Times New Roman"/>
          <w:color w:val="000000"/>
          <w:szCs w:val="18"/>
        </w:rPr>
        <w:t xml:space="preserve"> that the tender for two Exhaust Fans for the Water Treatment Plant be awarded to Glenn Collings Ltd. at a price of $37,375.00 HST inclusive.   </w:t>
      </w:r>
    </w:p>
    <w:p w:rsidR="0096500D" w:rsidRDefault="0096500D" w:rsidP="004E2B04">
      <w:pPr>
        <w:autoSpaceDE w:val="0"/>
        <w:autoSpaceDN w:val="0"/>
        <w:adjustRightInd w:val="0"/>
        <w:jc w:val="left"/>
        <w:rPr>
          <w:rFonts w:eastAsia="Times New Roman"/>
          <w:color w:val="000000"/>
          <w:szCs w:val="18"/>
        </w:rPr>
      </w:pPr>
    </w:p>
    <w:p w:rsidR="0096500D" w:rsidRDefault="0096500D" w:rsidP="004E2B04">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96500D" w:rsidRDefault="0096500D" w:rsidP="004E2B04">
      <w:pPr>
        <w:autoSpaceDE w:val="0"/>
        <w:autoSpaceDN w:val="0"/>
        <w:adjustRightInd w:val="0"/>
        <w:jc w:val="left"/>
        <w:rPr>
          <w:rFonts w:eastAsia="Times New Roman"/>
          <w:color w:val="000000"/>
          <w:szCs w:val="18"/>
        </w:rPr>
      </w:pPr>
    </w:p>
    <w:p w:rsidR="0096500D" w:rsidRDefault="0096500D" w:rsidP="004E2B04">
      <w:pPr>
        <w:autoSpaceDE w:val="0"/>
        <w:autoSpaceDN w:val="0"/>
        <w:adjustRightInd w:val="0"/>
        <w:jc w:val="left"/>
        <w:rPr>
          <w:rFonts w:eastAsia="Times New Roman"/>
          <w:color w:val="000000"/>
          <w:szCs w:val="18"/>
        </w:rPr>
      </w:pPr>
      <w:r w:rsidRPr="0096500D">
        <w:rPr>
          <w:rFonts w:eastAsia="Times New Roman"/>
          <w:b/>
          <w:color w:val="000000"/>
          <w:szCs w:val="18"/>
        </w:rPr>
        <w:t>Decision:</w:t>
      </w:r>
      <w:r w:rsidRPr="0096500D">
        <w:rPr>
          <w:rFonts w:eastAsia="Times New Roman"/>
          <w:b/>
          <w:color w:val="000000"/>
          <w:szCs w:val="18"/>
        </w:rPr>
        <w:tab/>
      </w:r>
      <w:r>
        <w:rPr>
          <w:rFonts w:eastAsia="Times New Roman"/>
          <w:color w:val="000000"/>
          <w:szCs w:val="18"/>
        </w:rPr>
        <w:t>Motion carried.</w:t>
      </w:r>
    </w:p>
    <w:p w:rsidR="004E2B04" w:rsidRDefault="004E2B04" w:rsidP="004E2B04">
      <w:pPr>
        <w:autoSpaceDE w:val="0"/>
        <w:autoSpaceDN w:val="0"/>
        <w:adjustRightInd w:val="0"/>
        <w:jc w:val="left"/>
        <w:rPr>
          <w:rFonts w:eastAsia="Times New Roman"/>
          <w:color w:val="000000"/>
          <w:szCs w:val="18"/>
        </w:rPr>
      </w:pPr>
      <w:r>
        <w:rPr>
          <w:rFonts w:eastAsia="Times New Roman"/>
          <w:color w:val="000000"/>
          <w:szCs w:val="18"/>
        </w:rPr>
        <w:t xml:space="preserve"> </w:t>
      </w:r>
    </w:p>
    <w:p w:rsidR="004E2B04" w:rsidRDefault="004E2B04" w:rsidP="004E2B04">
      <w:pPr>
        <w:autoSpaceDE w:val="0"/>
        <w:autoSpaceDN w:val="0"/>
        <w:adjustRightInd w:val="0"/>
        <w:jc w:val="left"/>
        <w:rPr>
          <w:rFonts w:eastAsia="Times New Roman"/>
          <w:color w:val="000000"/>
          <w:szCs w:val="18"/>
        </w:rPr>
      </w:pPr>
      <w:r>
        <w:rPr>
          <w:rFonts w:eastAsia="Times New Roman"/>
          <w:color w:val="000000"/>
          <w:szCs w:val="18"/>
        </w:rPr>
        <w:t>The fans are $22,900 under budget.  This is a cost shared project with the Province paying 70% and the Town 30%.</w:t>
      </w:r>
    </w:p>
    <w:p w:rsidR="004E2B04" w:rsidRDefault="004E2B04" w:rsidP="004E2B04">
      <w:pPr>
        <w:autoSpaceDE w:val="0"/>
        <w:autoSpaceDN w:val="0"/>
        <w:adjustRightInd w:val="0"/>
        <w:jc w:val="left"/>
        <w:rPr>
          <w:rFonts w:eastAsia="Times New Roman"/>
          <w:color w:val="000000"/>
          <w:szCs w:val="18"/>
        </w:rPr>
      </w:pPr>
    </w:p>
    <w:p w:rsidR="004E2B04" w:rsidRPr="000E4132" w:rsidRDefault="004E2B04" w:rsidP="004E2B04">
      <w:pPr>
        <w:rPr>
          <w:b/>
          <w:sz w:val="28"/>
          <w:szCs w:val="28"/>
        </w:rPr>
      </w:pPr>
      <w:r w:rsidRPr="000E4132">
        <w:rPr>
          <w:b/>
          <w:sz w:val="28"/>
          <w:szCs w:val="28"/>
        </w:rPr>
        <w:t>Performance Appraisal System Policy</w:t>
      </w:r>
    </w:p>
    <w:p w:rsidR="004E2B04" w:rsidRPr="000E4132" w:rsidRDefault="004E2B04" w:rsidP="004E2B04">
      <w:pPr>
        <w:rPr>
          <w:b/>
          <w:sz w:val="28"/>
          <w:szCs w:val="28"/>
        </w:rPr>
      </w:pPr>
    </w:p>
    <w:p w:rsidR="004E2B04" w:rsidRDefault="004E2B04" w:rsidP="004E2B04">
      <w:pPr>
        <w:autoSpaceDE w:val="0"/>
        <w:autoSpaceDN w:val="0"/>
        <w:adjustRightInd w:val="0"/>
        <w:rPr>
          <w:rFonts w:eastAsia="Times New Roman"/>
          <w:color w:val="000000"/>
        </w:rPr>
      </w:pPr>
      <w:r>
        <w:rPr>
          <w:rFonts w:eastAsia="Times New Roman"/>
          <w:color w:val="000000"/>
        </w:rPr>
        <w:t xml:space="preserve">Staff have reviewed the Policy for Performance Appraisals and have had concerns with the form required to be used.  There has been a new form drafted to replace the one that has been giving us concerns.  </w:t>
      </w:r>
    </w:p>
    <w:p w:rsidR="000B5783" w:rsidRDefault="000B5783" w:rsidP="004E2B04">
      <w:pPr>
        <w:autoSpaceDE w:val="0"/>
        <w:autoSpaceDN w:val="0"/>
        <w:adjustRightInd w:val="0"/>
        <w:rPr>
          <w:rFonts w:eastAsia="Times New Roman"/>
          <w:color w:val="000000"/>
        </w:rPr>
      </w:pPr>
    </w:p>
    <w:p w:rsidR="000B5783" w:rsidRPr="000B5783" w:rsidRDefault="000B5783" w:rsidP="004E2B04">
      <w:pPr>
        <w:autoSpaceDE w:val="0"/>
        <w:autoSpaceDN w:val="0"/>
        <w:adjustRightInd w:val="0"/>
        <w:rPr>
          <w:rFonts w:eastAsia="Times New Roman"/>
          <w:b/>
          <w:color w:val="000000"/>
          <w:sz w:val="26"/>
          <w:szCs w:val="26"/>
        </w:rPr>
      </w:pPr>
      <w:bookmarkStart w:id="6" w:name="OLE_LINK9"/>
      <w:bookmarkStart w:id="7" w:name="OLE_LINK10"/>
      <w:r w:rsidRPr="000B5783">
        <w:rPr>
          <w:rFonts w:eastAsia="Times New Roman"/>
          <w:b/>
          <w:color w:val="000000"/>
          <w:sz w:val="26"/>
          <w:szCs w:val="26"/>
        </w:rPr>
        <w:t>Motion #16-199</w:t>
      </w:r>
    </w:p>
    <w:p w:rsidR="000B5783" w:rsidRPr="000B5783" w:rsidRDefault="000B5783" w:rsidP="004E2B04">
      <w:pPr>
        <w:autoSpaceDE w:val="0"/>
        <w:autoSpaceDN w:val="0"/>
        <w:adjustRightInd w:val="0"/>
        <w:rPr>
          <w:rFonts w:eastAsia="Times New Roman"/>
          <w:b/>
          <w:color w:val="000000"/>
          <w:sz w:val="26"/>
          <w:szCs w:val="26"/>
        </w:rPr>
      </w:pPr>
      <w:r w:rsidRPr="000B5783">
        <w:rPr>
          <w:rFonts w:eastAsia="Times New Roman"/>
          <w:b/>
          <w:color w:val="000000"/>
          <w:sz w:val="26"/>
          <w:szCs w:val="26"/>
        </w:rPr>
        <w:t>Performance Appraisal System Policy</w:t>
      </w:r>
    </w:p>
    <w:bookmarkEnd w:id="6"/>
    <w:bookmarkEnd w:id="7"/>
    <w:p w:rsidR="004E2B04" w:rsidRPr="000B5783" w:rsidRDefault="004E2B04" w:rsidP="004E2B04">
      <w:pPr>
        <w:autoSpaceDE w:val="0"/>
        <w:autoSpaceDN w:val="0"/>
        <w:adjustRightInd w:val="0"/>
        <w:rPr>
          <w:rFonts w:eastAsia="Times New Roman"/>
          <w:b/>
          <w:color w:val="000000"/>
          <w:sz w:val="26"/>
          <w:szCs w:val="26"/>
        </w:rPr>
      </w:pPr>
    </w:p>
    <w:p w:rsidR="004E2B04" w:rsidRDefault="00DA5723" w:rsidP="004E2B04">
      <w:pPr>
        <w:autoSpaceDE w:val="0"/>
        <w:autoSpaceDN w:val="0"/>
        <w:adjustRightInd w:val="0"/>
        <w:rPr>
          <w:rFonts w:eastAsia="Times New Roman"/>
          <w:color w:val="000000"/>
        </w:rPr>
      </w:pPr>
      <w:r>
        <w:rPr>
          <w:rFonts w:eastAsia="Times New Roman"/>
          <w:color w:val="000000"/>
        </w:rPr>
        <w:t xml:space="preserve">Moved by </w:t>
      </w:r>
      <w:proofErr w:type="spellStart"/>
      <w:r>
        <w:rPr>
          <w:rFonts w:eastAsia="Times New Roman"/>
          <w:color w:val="000000"/>
        </w:rPr>
        <w:t>Councillor</w:t>
      </w:r>
      <w:proofErr w:type="spellEnd"/>
      <w:r>
        <w:rPr>
          <w:rFonts w:eastAsia="Times New Roman"/>
          <w:color w:val="000000"/>
        </w:rPr>
        <w:t xml:space="preserve"> Dove and seconded by Deputy Mayor Abbott</w:t>
      </w:r>
      <w:r w:rsidR="004E2B04">
        <w:rPr>
          <w:rFonts w:eastAsia="Times New Roman"/>
          <w:color w:val="000000"/>
        </w:rPr>
        <w:t xml:space="preserve"> that the Performance Appraisal System Policy P005 be amended to replace the existing form with the new one as attached.</w:t>
      </w:r>
    </w:p>
    <w:p w:rsidR="004E2B04" w:rsidRDefault="004E2B04" w:rsidP="004E2B04">
      <w:pPr>
        <w:autoSpaceDE w:val="0"/>
        <w:autoSpaceDN w:val="0"/>
        <w:adjustRightInd w:val="0"/>
        <w:rPr>
          <w:rFonts w:eastAsia="Times New Roman"/>
          <w:color w:val="000000"/>
        </w:rPr>
      </w:pPr>
    </w:p>
    <w:p w:rsidR="00DA5723" w:rsidRDefault="00DA5723" w:rsidP="004E2B04">
      <w:pPr>
        <w:autoSpaceDE w:val="0"/>
        <w:autoSpaceDN w:val="0"/>
        <w:adjustRightInd w:val="0"/>
        <w:rPr>
          <w:rFonts w:eastAsia="Times New Roman"/>
          <w:color w:val="000000"/>
        </w:rPr>
      </w:pPr>
      <w:r>
        <w:rPr>
          <w:rFonts w:eastAsia="Times New Roman"/>
          <w:color w:val="000000"/>
        </w:rPr>
        <w:tab/>
      </w:r>
      <w:r>
        <w:rPr>
          <w:rFonts w:eastAsia="Times New Roman"/>
          <w:color w:val="000000"/>
        </w:rPr>
        <w:tab/>
        <w:t xml:space="preserve">In </w:t>
      </w:r>
      <w:proofErr w:type="spellStart"/>
      <w:r>
        <w:rPr>
          <w:rFonts w:eastAsia="Times New Roman"/>
          <w:color w:val="000000"/>
        </w:rPr>
        <w:t>Favour</w:t>
      </w:r>
      <w:proofErr w:type="spellEnd"/>
      <w:r>
        <w:rPr>
          <w:rFonts w:eastAsia="Times New Roman"/>
          <w:color w:val="000000"/>
        </w:rPr>
        <w:t>:</w:t>
      </w:r>
      <w:r>
        <w:rPr>
          <w:rFonts w:eastAsia="Times New Roman"/>
          <w:color w:val="000000"/>
        </w:rPr>
        <w:tab/>
        <w:t>6</w:t>
      </w:r>
      <w:r>
        <w:rPr>
          <w:rFonts w:eastAsia="Times New Roman"/>
          <w:color w:val="000000"/>
        </w:rPr>
        <w:tab/>
        <w:t>Opposing:</w:t>
      </w:r>
      <w:r>
        <w:rPr>
          <w:rFonts w:eastAsia="Times New Roman"/>
          <w:color w:val="000000"/>
        </w:rPr>
        <w:tab/>
        <w:t>0</w:t>
      </w:r>
    </w:p>
    <w:p w:rsidR="00DA5723" w:rsidRDefault="00DA5723" w:rsidP="004E2B04">
      <w:pPr>
        <w:autoSpaceDE w:val="0"/>
        <w:autoSpaceDN w:val="0"/>
        <w:adjustRightInd w:val="0"/>
        <w:rPr>
          <w:rFonts w:eastAsia="Times New Roman"/>
          <w:color w:val="000000"/>
        </w:rPr>
      </w:pPr>
    </w:p>
    <w:p w:rsidR="004E2B04" w:rsidRDefault="00DA5723" w:rsidP="00DA5723">
      <w:pPr>
        <w:autoSpaceDE w:val="0"/>
        <w:autoSpaceDN w:val="0"/>
        <w:adjustRightInd w:val="0"/>
      </w:pPr>
      <w:r w:rsidRPr="00DA5723">
        <w:rPr>
          <w:rFonts w:eastAsia="Times New Roman"/>
          <w:b/>
          <w:color w:val="000000"/>
        </w:rPr>
        <w:t>Decision:</w:t>
      </w:r>
      <w:r>
        <w:rPr>
          <w:rFonts w:eastAsia="Times New Roman"/>
          <w:color w:val="000000"/>
        </w:rPr>
        <w:tab/>
        <w:t>Motion carried.</w:t>
      </w:r>
    </w:p>
    <w:p w:rsidR="00A01952" w:rsidRDefault="003F006D" w:rsidP="00C05A61">
      <w:pPr>
        <w:pStyle w:val="Heading1"/>
      </w:pPr>
      <w:r>
        <w:t>6</w:t>
      </w:r>
      <w:r w:rsidR="00FC700D">
        <w:t>.</w:t>
      </w:r>
      <w:r w:rsidR="00FC700D">
        <w:tab/>
        <w:t>ADMINISTRATION</w:t>
      </w:r>
    </w:p>
    <w:p w:rsidR="00263D5E" w:rsidRPr="003B43DB" w:rsidRDefault="00860423" w:rsidP="00860423">
      <w:pPr>
        <w:ind w:firstLine="720"/>
      </w:pPr>
      <w:proofErr w:type="gramStart"/>
      <w:r>
        <w:t>None.</w:t>
      </w:r>
      <w:proofErr w:type="gramEnd"/>
    </w:p>
    <w:p w:rsidR="007E0D19" w:rsidRDefault="002D6613" w:rsidP="00FC700D">
      <w:pPr>
        <w:pStyle w:val="Heading1"/>
      </w:pPr>
      <w:r>
        <w:t>7</w:t>
      </w:r>
      <w:r w:rsidR="00FC700D">
        <w:t>.</w:t>
      </w:r>
      <w:r w:rsidR="00FC700D">
        <w:tab/>
        <w:t>CORRESPONDENCE</w:t>
      </w:r>
    </w:p>
    <w:p w:rsidR="002C14A0" w:rsidRPr="001F664A" w:rsidRDefault="001F664A" w:rsidP="00D41DE3">
      <w:pPr>
        <w:ind w:firstLine="720"/>
      </w:pPr>
      <w:proofErr w:type="gramStart"/>
      <w:r w:rsidRPr="001F664A">
        <w:t>None.</w:t>
      </w:r>
      <w:proofErr w:type="gramEnd"/>
    </w:p>
    <w:p w:rsidR="00914A7F" w:rsidRDefault="002D6613" w:rsidP="00914A7F">
      <w:pPr>
        <w:pStyle w:val="Heading1"/>
        <w:spacing w:before="120"/>
      </w:pPr>
      <w:r>
        <w:t>8</w:t>
      </w:r>
      <w:r w:rsidR="00BC7929">
        <w:t>.</w:t>
      </w:r>
      <w:r w:rsidR="00BC7929">
        <w:tab/>
        <w:t>NEW BUSINESS</w:t>
      </w:r>
    </w:p>
    <w:p w:rsidR="00C42F45" w:rsidRDefault="00C42F45" w:rsidP="00C42F45">
      <w:pPr>
        <w:pStyle w:val="Heading3"/>
      </w:pPr>
      <w:r>
        <w:t>Removal Order – 73 Yeager Street</w:t>
      </w:r>
    </w:p>
    <w:p w:rsidR="00C42F45" w:rsidRPr="00C42F45" w:rsidRDefault="00C42F45" w:rsidP="00C42F45"/>
    <w:p w:rsidR="00C42F45" w:rsidRDefault="00C42F45" w:rsidP="00C42F45">
      <w:r>
        <w:t>The owner of 73 Yeager Street has constructed a shed on his deck that does not meet the Town of Gander’s Accessory Building Regulations.</w:t>
      </w:r>
    </w:p>
    <w:p w:rsidR="00B95FAE" w:rsidRDefault="00B95FAE" w:rsidP="00C42F45"/>
    <w:p w:rsidR="00B95FAE" w:rsidRPr="00B95FAE" w:rsidRDefault="00B95FAE" w:rsidP="00C42F45">
      <w:pPr>
        <w:rPr>
          <w:b/>
          <w:sz w:val="26"/>
          <w:szCs w:val="26"/>
        </w:rPr>
      </w:pPr>
      <w:r w:rsidRPr="00B95FAE">
        <w:rPr>
          <w:b/>
          <w:sz w:val="26"/>
          <w:szCs w:val="26"/>
        </w:rPr>
        <w:t>Motion #16-200</w:t>
      </w:r>
    </w:p>
    <w:p w:rsidR="00B95FAE" w:rsidRPr="00B95FAE" w:rsidRDefault="00B95FAE" w:rsidP="00C42F45">
      <w:pPr>
        <w:rPr>
          <w:b/>
          <w:sz w:val="26"/>
          <w:szCs w:val="26"/>
        </w:rPr>
      </w:pPr>
      <w:r w:rsidRPr="00B95FAE">
        <w:rPr>
          <w:b/>
          <w:sz w:val="26"/>
          <w:szCs w:val="26"/>
        </w:rPr>
        <w:t>Removal Order – 73 Yeager Street</w:t>
      </w:r>
    </w:p>
    <w:p w:rsidR="00C42F45" w:rsidRPr="00B95FAE" w:rsidRDefault="00C42F45" w:rsidP="00C42F45">
      <w:pPr>
        <w:rPr>
          <w:b/>
          <w:sz w:val="26"/>
          <w:szCs w:val="26"/>
        </w:rPr>
      </w:pPr>
    </w:p>
    <w:p w:rsidR="00C42F45" w:rsidRPr="009F2C96" w:rsidRDefault="00B95FAE" w:rsidP="00C42F45">
      <w:r>
        <w:t xml:space="preserve">Moved by </w:t>
      </w:r>
      <w:proofErr w:type="spellStart"/>
      <w:r>
        <w:t>Councillor</w:t>
      </w:r>
      <w:proofErr w:type="spellEnd"/>
      <w:r>
        <w:t xml:space="preserve"> Parrott and seconded by </w:t>
      </w:r>
      <w:proofErr w:type="spellStart"/>
      <w:r>
        <w:t>Councillor</w:t>
      </w:r>
      <w:proofErr w:type="spellEnd"/>
      <w:r>
        <w:t xml:space="preserve"> Dove</w:t>
      </w:r>
      <w:r w:rsidR="00C42F45">
        <w:t xml:space="preserve"> that a Removal Order be issued to the owners of 73 Yeager Street requiring them to remove the shed that is constructed on their deck.</w:t>
      </w:r>
    </w:p>
    <w:p w:rsidR="00E1397F" w:rsidRDefault="00E1397F" w:rsidP="00E1397F"/>
    <w:p w:rsidR="00B95FAE" w:rsidRDefault="00B95FAE" w:rsidP="00E1397F">
      <w:r>
        <w:tab/>
      </w:r>
      <w:r>
        <w:tab/>
        <w:t xml:space="preserve">In </w:t>
      </w:r>
      <w:proofErr w:type="spellStart"/>
      <w:r>
        <w:t>Favour</w:t>
      </w:r>
      <w:proofErr w:type="spellEnd"/>
      <w:r>
        <w:t>:</w:t>
      </w:r>
      <w:r>
        <w:tab/>
        <w:t>6</w:t>
      </w:r>
      <w:r>
        <w:tab/>
        <w:t>Opposing:</w:t>
      </w:r>
      <w:r>
        <w:tab/>
        <w:t>0</w:t>
      </w:r>
    </w:p>
    <w:p w:rsidR="00B95FAE" w:rsidRDefault="00B95FAE" w:rsidP="00E1397F"/>
    <w:p w:rsidR="00B95FAE" w:rsidRDefault="00B95FAE" w:rsidP="00E1397F">
      <w:r w:rsidRPr="00B95FAE">
        <w:rPr>
          <w:b/>
        </w:rPr>
        <w:t>Decision:</w:t>
      </w:r>
      <w:r w:rsidRPr="00B95FAE">
        <w:rPr>
          <w:b/>
        </w:rPr>
        <w:tab/>
      </w:r>
      <w:r>
        <w:t>Motion carried.</w:t>
      </w:r>
    </w:p>
    <w:p w:rsidR="006C7A69" w:rsidRDefault="006C7A69" w:rsidP="00E1397F"/>
    <w:p w:rsidR="006C7A69" w:rsidRDefault="006C7A69" w:rsidP="00CE3F11">
      <w:pPr>
        <w:pStyle w:val="Heading3"/>
      </w:pPr>
      <w:r>
        <w:t>Syrian Refugee Update</w:t>
      </w:r>
    </w:p>
    <w:p w:rsidR="006C7A69" w:rsidRDefault="006C7A69" w:rsidP="00E1397F"/>
    <w:p w:rsidR="00CE3F11" w:rsidRPr="00607C2F" w:rsidRDefault="00CE3F11" w:rsidP="00E1397F">
      <w:r w:rsidRPr="00607C2F">
        <w:t>The Deputy Mayor notified Council that families are integrating well</w:t>
      </w:r>
      <w:r w:rsidR="00403576" w:rsidRPr="00607C2F">
        <w:t xml:space="preserve">, noting that </w:t>
      </w:r>
      <w:r w:rsidRPr="00607C2F">
        <w:t>one has gotten a job</w:t>
      </w:r>
      <w:r w:rsidR="00403576" w:rsidRPr="00607C2F">
        <w:t xml:space="preserve"> already</w:t>
      </w:r>
      <w:r w:rsidRPr="00607C2F">
        <w:t>.  Another family is scheduled to arrive in the near future</w:t>
      </w:r>
      <w:r w:rsidR="00403576" w:rsidRPr="00607C2F">
        <w:t>.  It was noted that it takes</w:t>
      </w:r>
      <w:r w:rsidRPr="00607C2F">
        <w:t xml:space="preserve"> enormous volunteer</w:t>
      </w:r>
      <w:r w:rsidR="00403576" w:rsidRPr="00607C2F">
        <w:t xml:space="preserve"> support to make this successful process</w:t>
      </w:r>
      <w:r w:rsidRPr="00607C2F">
        <w:t>.</w:t>
      </w:r>
    </w:p>
    <w:p w:rsidR="00CE3F11" w:rsidRDefault="00CE3F11" w:rsidP="00E1397F">
      <w:pPr>
        <w:rPr>
          <w:i/>
        </w:rPr>
      </w:pPr>
    </w:p>
    <w:p w:rsidR="00CE3F11" w:rsidRDefault="00403576" w:rsidP="00CE3F11">
      <w:pPr>
        <w:pStyle w:val="Heading3"/>
      </w:pPr>
      <w:r>
        <w:t xml:space="preserve">Opening and reception of “Come from Away” Musical held in </w:t>
      </w:r>
      <w:r w:rsidR="00CE3F11">
        <w:t xml:space="preserve">Washington </w:t>
      </w:r>
      <w:r>
        <w:t xml:space="preserve">DC </w:t>
      </w:r>
    </w:p>
    <w:p w:rsidR="00CE3F11" w:rsidRDefault="00CE3F11" w:rsidP="00E1397F">
      <w:pPr>
        <w:rPr>
          <w:i/>
        </w:rPr>
      </w:pPr>
    </w:p>
    <w:p w:rsidR="001E5D5F" w:rsidRPr="00607C2F" w:rsidRDefault="00CE3F11" w:rsidP="00E1397F">
      <w:r w:rsidRPr="00607C2F">
        <w:t xml:space="preserve">The Mayor </w:t>
      </w:r>
      <w:r w:rsidR="00607C2F">
        <w:t>provided C</w:t>
      </w:r>
      <w:r w:rsidR="00403576" w:rsidRPr="00607C2F">
        <w:t>ouncil with an update of his recent attendance at the official opening and reception of the “Come from Away” Musical in Washington DC.  During his visit he met various Senators and others who expressed their gratitude in the support displayed by Gander and the surrounding area residents during this difficult time.</w:t>
      </w:r>
      <w:r w:rsidRPr="00607C2F">
        <w:t xml:space="preserve"> </w:t>
      </w:r>
    </w:p>
    <w:p w:rsidR="001E5D5F" w:rsidRPr="00607C2F" w:rsidRDefault="001E5D5F" w:rsidP="00E1397F"/>
    <w:p w:rsidR="001E5D5F" w:rsidRDefault="001E5D5F" w:rsidP="00E1397F">
      <w:pPr>
        <w:rPr>
          <w:i/>
        </w:rPr>
      </w:pPr>
    </w:p>
    <w:p w:rsidR="001E5D5F" w:rsidRDefault="001E5D5F" w:rsidP="001E5D5F">
      <w:pPr>
        <w:pStyle w:val="Heading3"/>
      </w:pPr>
      <w:r>
        <w:t>Municipal Election</w:t>
      </w:r>
    </w:p>
    <w:p w:rsidR="00770408" w:rsidRPr="00770408" w:rsidRDefault="00770408" w:rsidP="00770408"/>
    <w:p w:rsidR="001E5D5F" w:rsidRPr="00607C2F" w:rsidRDefault="001E5D5F" w:rsidP="00E1397F">
      <w:r w:rsidRPr="00607C2F">
        <w:t>The Mayor stated he will not be seeking re-election in the September 2017 election.</w:t>
      </w:r>
    </w:p>
    <w:p w:rsidR="001E5D5F" w:rsidRDefault="001E5D5F" w:rsidP="00E1397F">
      <w:pPr>
        <w:rPr>
          <w:i/>
        </w:rPr>
      </w:pPr>
    </w:p>
    <w:p w:rsidR="001E5D5F" w:rsidRDefault="001E5D5F" w:rsidP="00770408">
      <w:pPr>
        <w:pStyle w:val="Heading3"/>
      </w:pPr>
      <w:r>
        <w:t>Canada Post Food Drive</w:t>
      </w:r>
    </w:p>
    <w:p w:rsidR="00770408" w:rsidRDefault="00770408" w:rsidP="00E1397F">
      <w:pPr>
        <w:rPr>
          <w:i/>
        </w:rPr>
      </w:pPr>
    </w:p>
    <w:p w:rsidR="001E5D5F" w:rsidRPr="00607C2F" w:rsidRDefault="001E5D5F" w:rsidP="00E1397F">
      <w:proofErr w:type="spellStart"/>
      <w:r w:rsidRPr="00607C2F">
        <w:t>Councillor</w:t>
      </w:r>
      <w:proofErr w:type="spellEnd"/>
      <w:r w:rsidRPr="00607C2F">
        <w:t xml:space="preserve"> Anstey </w:t>
      </w:r>
      <w:r w:rsidR="00403576" w:rsidRPr="00607C2F">
        <w:t>reminded residents of the annual</w:t>
      </w:r>
      <w:r w:rsidRPr="00607C2F">
        <w:t xml:space="preserve"> </w:t>
      </w:r>
      <w:r w:rsidR="00770408" w:rsidRPr="00607C2F">
        <w:t>Canada Post Food Bank Drive tomorrow, September 29, 2016.</w:t>
      </w:r>
    </w:p>
    <w:p w:rsidR="007E0D19" w:rsidRDefault="00E67493" w:rsidP="00FC700D">
      <w:pPr>
        <w:pStyle w:val="Heading1"/>
      </w:pPr>
      <w:r>
        <w:t>9</w:t>
      </w:r>
      <w:r w:rsidR="00062AE1">
        <w:t>.</w:t>
      </w:r>
      <w:r w:rsidR="00FC700D">
        <w:tab/>
        <w:t>ADJOURNMENT</w:t>
      </w:r>
    </w:p>
    <w:p w:rsidR="00B0215E" w:rsidRDefault="00B0215E" w:rsidP="00B0215E"/>
    <w:p w:rsidR="00770408" w:rsidRDefault="00B0215E" w:rsidP="00B0215E">
      <w:pPr>
        <w:rPr>
          <w:b/>
          <w:sz w:val="26"/>
          <w:szCs w:val="26"/>
        </w:rPr>
      </w:pPr>
      <w:r w:rsidRPr="00BA0A0A">
        <w:rPr>
          <w:b/>
          <w:sz w:val="26"/>
          <w:szCs w:val="26"/>
        </w:rPr>
        <w:t>Motion #</w:t>
      </w:r>
      <w:r w:rsidR="00330E3B">
        <w:rPr>
          <w:b/>
          <w:sz w:val="26"/>
          <w:szCs w:val="26"/>
        </w:rPr>
        <w:t>16-</w:t>
      </w:r>
      <w:r w:rsidR="00770408">
        <w:rPr>
          <w:b/>
          <w:sz w:val="26"/>
          <w:szCs w:val="26"/>
        </w:rPr>
        <w:t>201</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770408">
        <w:t>Deputy Mayor Abbott</w:t>
      </w:r>
      <w:r w:rsidR="00914A7F">
        <w:t xml:space="preserve"> </w:t>
      </w:r>
      <w:r w:rsidR="00B14A07">
        <w:t xml:space="preserve">and seconded by </w:t>
      </w:r>
      <w:proofErr w:type="spellStart"/>
      <w:r w:rsidR="00B14A07">
        <w:t>Councillor</w:t>
      </w:r>
      <w:proofErr w:type="spellEnd"/>
      <w:r w:rsidR="00B14A07">
        <w:t xml:space="preserve"> </w:t>
      </w:r>
      <w:r w:rsidR="00770408">
        <w:t>Parrott</w:t>
      </w:r>
      <w:r w:rsidR="00B14A07">
        <w:t xml:space="preserve"> </w:t>
      </w:r>
      <w:r w:rsidR="00B83E10">
        <w:t>t</w:t>
      </w:r>
      <w:r>
        <w: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770408">
        <w:t>6</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5F03A5" w:rsidRDefault="005F03A5" w:rsidP="007E0D19"/>
    <w:p w:rsidR="00FF40F4" w:rsidRDefault="000A1E38" w:rsidP="007E0D19">
      <w:r>
        <w:t>T</w:t>
      </w:r>
      <w:r w:rsidR="00FC700D">
        <w:t>he meeting adjourned at</w:t>
      </w:r>
      <w:r w:rsidR="00893E2E">
        <w:t xml:space="preserve"> </w:t>
      </w:r>
      <w:r w:rsidR="0036586B">
        <w:t>5</w:t>
      </w:r>
      <w:r w:rsidR="00FC4E11">
        <w:t>:</w:t>
      </w:r>
      <w:r w:rsidR="00770408">
        <w:t>25</w:t>
      </w:r>
      <w:r w:rsidR="00FC4E11">
        <w:t>pm</w:t>
      </w:r>
      <w:r w:rsidR="00C613CD">
        <w:t>.</w:t>
      </w:r>
    </w:p>
    <w:p w:rsidR="0036586B" w:rsidRDefault="0036586B" w:rsidP="007E0D19"/>
    <w:p w:rsidR="00097E65" w:rsidRDefault="00097E65" w:rsidP="007E0D19"/>
    <w:p w:rsidR="00FC700D" w:rsidRPr="00175429" w:rsidRDefault="002C5374">
      <w:pPr>
        <w:rPr>
          <w:b/>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-9525</wp:posOffset>
                </wp:positionH>
                <wp:positionV relativeFrom="paragraph">
                  <wp:posOffset>182244</wp:posOffset>
                </wp:positionV>
                <wp:extent cx="2667000" cy="0"/>
                <wp:effectExtent l="0" t="0" r="25400" b="2540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75pt;margin-top:14.35pt;width:210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mc:Fallback>
        </mc:AlternateContent>
      </w:r>
    </w:p>
    <w:p w:rsidR="007F2224" w:rsidRDefault="002C14A0" w:rsidP="00FC700D">
      <w:pPr>
        <w:rPr>
          <w:b/>
        </w:rPr>
      </w:pPr>
      <w:r>
        <w:rPr>
          <w:b/>
        </w:rPr>
        <w:t xml:space="preserve">C. </w:t>
      </w:r>
      <w:r w:rsidR="00770408">
        <w:rPr>
          <w:b/>
        </w:rPr>
        <w:t>Elliott, Mayor</w:t>
      </w:r>
    </w:p>
    <w:p w:rsidR="00770408" w:rsidRDefault="00770408" w:rsidP="00FC700D">
      <w:pPr>
        <w:rPr>
          <w:b/>
        </w:rPr>
      </w:pPr>
    </w:p>
    <w:p w:rsidR="00770408" w:rsidRDefault="00770408" w:rsidP="00FC700D">
      <w:pPr>
        <w:rPr>
          <w:b/>
        </w:rPr>
      </w:pPr>
    </w:p>
    <w:p w:rsidR="00A65450" w:rsidRDefault="00A65450" w:rsidP="00FC700D">
      <w:pPr>
        <w:rPr>
          <w:b/>
        </w:rPr>
      </w:pPr>
    </w:p>
    <w:p w:rsidR="007F2224" w:rsidRDefault="007F2224" w:rsidP="00FC700D">
      <w:pPr>
        <w:rPr>
          <w:b/>
        </w:rPr>
      </w:pPr>
      <w:r>
        <w:rPr>
          <w:b/>
        </w:rPr>
        <w:t>___________________________________</w:t>
      </w:r>
    </w:p>
    <w:p w:rsidR="007F2224" w:rsidRPr="00FC700D" w:rsidRDefault="00E1397F" w:rsidP="00FC700D">
      <w:pPr>
        <w:rPr>
          <w:b/>
        </w:rPr>
      </w:pPr>
      <w:r>
        <w:rPr>
          <w:b/>
        </w:rPr>
        <w:t>G. Brown, Town Clerk</w:t>
      </w:r>
    </w:p>
    <w:sectPr w:rsidR="007F2224" w:rsidRPr="00FC700D" w:rsidSect="006B03EA">
      <w:headerReference w:type="default" r:id="rId12"/>
      <w:head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36E" w:rsidRDefault="0084236E" w:rsidP="007E0D19">
      <w:r>
        <w:separator/>
      </w:r>
    </w:p>
  </w:endnote>
  <w:endnote w:type="continuationSeparator" w:id="0">
    <w:p w:rsidR="0084236E" w:rsidRDefault="0084236E"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36E" w:rsidRDefault="0084236E" w:rsidP="007E0D19">
      <w:r>
        <w:separator/>
      </w:r>
    </w:p>
  </w:footnote>
  <w:footnote w:type="continuationSeparator" w:id="0">
    <w:p w:rsidR="0084236E" w:rsidRDefault="0084236E"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77F" w:rsidRPr="007E0D19" w:rsidRDefault="00DD677F"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r>
    <w:r w:rsidR="00A27561">
      <w:rPr>
        <w:b/>
        <w:i/>
        <w:color w:val="808080" w:themeColor="background1" w:themeShade="80"/>
      </w:rPr>
      <w:t xml:space="preserve">September </w:t>
    </w:r>
    <w:r w:rsidR="007839DB">
      <w:rPr>
        <w:b/>
        <w:i/>
        <w:color w:val="808080" w:themeColor="background1" w:themeShade="80"/>
      </w:rPr>
      <w:t>28</w:t>
    </w:r>
    <w:r>
      <w:rPr>
        <w:b/>
        <w:i/>
        <w:color w:val="808080" w:themeColor="background1" w:themeShade="80"/>
      </w:rPr>
      <w:t>, 2016</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8F3128" w:rsidRPr="007E0D19">
          <w:rPr>
            <w:b/>
            <w:i/>
            <w:color w:val="7F7F7F" w:themeColor="text1" w:themeTint="80"/>
          </w:rPr>
          <w:fldChar w:fldCharType="begin"/>
        </w:r>
        <w:r w:rsidRPr="007E0D19">
          <w:rPr>
            <w:b/>
            <w:i/>
            <w:color w:val="7F7F7F" w:themeColor="text1" w:themeTint="80"/>
          </w:rPr>
          <w:instrText xml:space="preserve"> PAGE </w:instrText>
        </w:r>
        <w:r w:rsidR="008F3128" w:rsidRPr="007E0D19">
          <w:rPr>
            <w:b/>
            <w:i/>
            <w:color w:val="7F7F7F" w:themeColor="text1" w:themeTint="80"/>
          </w:rPr>
          <w:fldChar w:fldCharType="separate"/>
        </w:r>
        <w:r w:rsidR="00607C2F">
          <w:rPr>
            <w:b/>
            <w:i/>
            <w:noProof/>
            <w:color w:val="7F7F7F" w:themeColor="text1" w:themeTint="80"/>
          </w:rPr>
          <w:t>15</w:t>
        </w:r>
        <w:r w:rsidR="008F3128" w:rsidRPr="007E0D19">
          <w:rPr>
            <w:b/>
            <w:i/>
            <w:color w:val="7F7F7F" w:themeColor="text1" w:themeTint="80"/>
          </w:rPr>
          <w:fldChar w:fldCharType="end"/>
        </w:r>
        <w:r w:rsidRPr="007E0D19">
          <w:rPr>
            <w:b/>
            <w:i/>
            <w:color w:val="7F7F7F" w:themeColor="text1" w:themeTint="80"/>
          </w:rPr>
          <w:t xml:space="preserve"> of </w:t>
        </w:r>
        <w:r w:rsidR="008F3128" w:rsidRPr="007E0D19">
          <w:rPr>
            <w:b/>
            <w:i/>
            <w:color w:val="7F7F7F" w:themeColor="text1" w:themeTint="80"/>
          </w:rPr>
          <w:fldChar w:fldCharType="begin"/>
        </w:r>
        <w:r w:rsidRPr="007E0D19">
          <w:rPr>
            <w:b/>
            <w:i/>
            <w:color w:val="7F7F7F" w:themeColor="text1" w:themeTint="80"/>
          </w:rPr>
          <w:instrText xml:space="preserve"> NUMPAGES  </w:instrText>
        </w:r>
        <w:r w:rsidR="008F3128" w:rsidRPr="007E0D19">
          <w:rPr>
            <w:b/>
            <w:i/>
            <w:color w:val="7F7F7F" w:themeColor="text1" w:themeTint="80"/>
          </w:rPr>
          <w:fldChar w:fldCharType="separate"/>
        </w:r>
        <w:r w:rsidR="00607C2F">
          <w:rPr>
            <w:b/>
            <w:i/>
            <w:noProof/>
            <w:color w:val="7F7F7F" w:themeColor="text1" w:themeTint="80"/>
          </w:rPr>
          <w:t>15</w:t>
        </w:r>
        <w:r w:rsidR="008F3128" w:rsidRPr="007E0D19">
          <w:rPr>
            <w:b/>
            <w:i/>
            <w:color w:val="7F7F7F" w:themeColor="text1" w:themeTint="80"/>
          </w:rPr>
          <w:fldChar w:fldCharType="end"/>
        </w:r>
      </w:sdtContent>
    </w:sdt>
  </w:p>
  <w:p w:rsidR="00DD677F" w:rsidRPr="00C22809" w:rsidRDefault="00DD677F">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77F" w:rsidRPr="00C20CB1" w:rsidRDefault="00DD677F"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DD677F" w:rsidRPr="001169EB" w:rsidRDefault="00DD677F"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DD677F" w:rsidRPr="001169EB" w:rsidRDefault="00807775"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 xml:space="preserve">Wednesday, </w:t>
    </w:r>
    <w:r w:rsidR="00A27561">
      <w:rPr>
        <w:rFonts w:cs="Arial"/>
        <w:b/>
        <w:sz w:val="28"/>
        <w:szCs w:val="28"/>
      </w:rPr>
      <w:t>September</w:t>
    </w:r>
    <w:r>
      <w:rPr>
        <w:rFonts w:cs="Arial"/>
        <w:b/>
        <w:sz w:val="28"/>
        <w:szCs w:val="28"/>
      </w:rPr>
      <w:t xml:space="preserve"> </w:t>
    </w:r>
    <w:r w:rsidR="007839DB">
      <w:rPr>
        <w:rFonts w:cs="Arial"/>
        <w:b/>
        <w:sz w:val="28"/>
        <w:szCs w:val="28"/>
      </w:rPr>
      <w:t>28</w:t>
    </w:r>
    <w:r w:rsidR="00DD677F">
      <w:rPr>
        <w:rFonts w:cs="Arial"/>
        <w:b/>
        <w:sz w:val="28"/>
        <w:szCs w:val="28"/>
      </w:rPr>
      <w:t>, 2016 @ 4:30 p</w:t>
    </w:r>
    <w:r w:rsidR="00DD677F" w:rsidRPr="001169EB">
      <w:rPr>
        <w:rFonts w:cs="Arial"/>
        <w:b/>
        <w:sz w:val="28"/>
        <w:szCs w:val="28"/>
      </w:rPr>
      <w:t>m</w:t>
    </w:r>
  </w:p>
  <w:p w:rsidR="00DD677F" w:rsidRDefault="00DD677F"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65F6F"/>
    <w:multiLevelType w:val="hybridMultilevel"/>
    <w:tmpl w:val="A91C0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1A07AC"/>
    <w:multiLevelType w:val="hybridMultilevel"/>
    <w:tmpl w:val="6ACE0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015C15"/>
    <w:multiLevelType w:val="hybridMultilevel"/>
    <w:tmpl w:val="5D8ADE70"/>
    <w:lvl w:ilvl="0" w:tplc="C4B84610">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C1A10C6"/>
    <w:multiLevelType w:val="hybridMultilevel"/>
    <w:tmpl w:val="BAC823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B96827"/>
    <w:multiLevelType w:val="hybridMultilevel"/>
    <w:tmpl w:val="FA624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B1093C"/>
    <w:multiLevelType w:val="hybridMultilevel"/>
    <w:tmpl w:val="3CD40C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FAB2BCC"/>
    <w:multiLevelType w:val="hybridMultilevel"/>
    <w:tmpl w:val="85FCAD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506A273D"/>
    <w:multiLevelType w:val="hybridMultilevel"/>
    <w:tmpl w:val="A6349E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54503EB5"/>
    <w:multiLevelType w:val="hybridMultilevel"/>
    <w:tmpl w:val="AA7E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1C92318"/>
    <w:multiLevelType w:val="hybridMultilevel"/>
    <w:tmpl w:val="810A0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F32190E"/>
    <w:multiLevelType w:val="hybridMultilevel"/>
    <w:tmpl w:val="E5CA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79D2198"/>
    <w:multiLevelType w:val="hybridMultilevel"/>
    <w:tmpl w:val="9B80E6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78494B83"/>
    <w:multiLevelType w:val="hybridMultilevel"/>
    <w:tmpl w:val="375E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10"/>
  </w:num>
  <w:num w:numId="4">
    <w:abstractNumId w:val="9"/>
  </w:num>
  <w:num w:numId="5">
    <w:abstractNumId w:val="1"/>
  </w:num>
  <w:num w:numId="6">
    <w:abstractNumId w:val="7"/>
  </w:num>
  <w:num w:numId="7">
    <w:abstractNumId w:val="2"/>
  </w:num>
  <w:num w:numId="8">
    <w:abstractNumId w:val="4"/>
  </w:num>
  <w:num w:numId="9">
    <w:abstractNumId w:val="1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1"/>
  </w:num>
  <w:num w:numId="13">
    <w:abstractNumId w:val="0"/>
  </w:num>
  <w:num w:numId="14">
    <w:abstractNumId w:val="5"/>
  </w:num>
  <w:num w:numId="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53D"/>
    <w:rsid w:val="00000697"/>
    <w:rsid w:val="00000BDF"/>
    <w:rsid w:val="00000FA2"/>
    <w:rsid w:val="0000107D"/>
    <w:rsid w:val="0000128B"/>
    <w:rsid w:val="000025B6"/>
    <w:rsid w:val="00002C9A"/>
    <w:rsid w:val="00003802"/>
    <w:rsid w:val="00003F1D"/>
    <w:rsid w:val="000049D5"/>
    <w:rsid w:val="00004BF1"/>
    <w:rsid w:val="00005069"/>
    <w:rsid w:val="00005551"/>
    <w:rsid w:val="000101F0"/>
    <w:rsid w:val="00011418"/>
    <w:rsid w:val="0001290C"/>
    <w:rsid w:val="00013E3F"/>
    <w:rsid w:val="0001497D"/>
    <w:rsid w:val="00014E9D"/>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6999"/>
    <w:rsid w:val="00027601"/>
    <w:rsid w:val="0002786D"/>
    <w:rsid w:val="0002794E"/>
    <w:rsid w:val="000301A7"/>
    <w:rsid w:val="000303F7"/>
    <w:rsid w:val="00030406"/>
    <w:rsid w:val="000307C3"/>
    <w:rsid w:val="000309AC"/>
    <w:rsid w:val="0003131A"/>
    <w:rsid w:val="00032413"/>
    <w:rsid w:val="00033E59"/>
    <w:rsid w:val="000340D2"/>
    <w:rsid w:val="000342C1"/>
    <w:rsid w:val="000344F2"/>
    <w:rsid w:val="00034581"/>
    <w:rsid w:val="00034A1D"/>
    <w:rsid w:val="00036231"/>
    <w:rsid w:val="000366E0"/>
    <w:rsid w:val="00036A65"/>
    <w:rsid w:val="00037399"/>
    <w:rsid w:val="00037FAD"/>
    <w:rsid w:val="000407D8"/>
    <w:rsid w:val="000408AD"/>
    <w:rsid w:val="00042B56"/>
    <w:rsid w:val="00042BB0"/>
    <w:rsid w:val="00043639"/>
    <w:rsid w:val="00043962"/>
    <w:rsid w:val="00043B4F"/>
    <w:rsid w:val="00043EE1"/>
    <w:rsid w:val="000447F1"/>
    <w:rsid w:val="00044864"/>
    <w:rsid w:val="00044B6D"/>
    <w:rsid w:val="000463CD"/>
    <w:rsid w:val="00046814"/>
    <w:rsid w:val="000473B6"/>
    <w:rsid w:val="000474E2"/>
    <w:rsid w:val="00047CA4"/>
    <w:rsid w:val="00050A60"/>
    <w:rsid w:val="00051714"/>
    <w:rsid w:val="00051DFB"/>
    <w:rsid w:val="0005226E"/>
    <w:rsid w:val="00052AB1"/>
    <w:rsid w:val="00052F31"/>
    <w:rsid w:val="0005330A"/>
    <w:rsid w:val="00053A78"/>
    <w:rsid w:val="000552AC"/>
    <w:rsid w:val="000555DE"/>
    <w:rsid w:val="00056440"/>
    <w:rsid w:val="000578F6"/>
    <w:rsid w:val="00060051"/>
    <w:rsid w:val="00060254"/>
    <w:rsid w:val="00060423"/>
    <w:rsid w:val="00060E3C"/>
    <w:rsid w:val="000611B2"/>
    <w:rsid w:val="0006144B"/>
    <w:rsid w:val="00062AA3"/>
    <w:rsid w:val="00062AE1"/>
    <w:rsid w:val="00062B3B"/>
    <w:rsid w:val="000631FC"/>
    <w:rsid w:val="000635B7"/>
    <w:rsid w:val="00063EF1"/>
    <w:rsid w:val="0006412C"/>
    <w:rsid w:val="000642A6"/>
    <w:rsid w:val="00064540"/>
    <w:rsid w:val="00064CE2"/>
    <w:rsid w:val="000652F8"/>
    <w:rsid w:val="0006594D"/>
    <w:rsid w:val="00066DB6"/>
    <w:rsid w:val="000672CE"/>
    <w:rsid w:val="00067C7A"/>
    <w:rsid w:val="00067E2C"/>
    <w:rsid w:val="00070204"/>
    <w:rsid w:val="00070D8F"/>
    <w:rsid w:val="00071B2C"/>
    <w:rsid w:val="00071B7D"/>
    <w:rsid w:val="00071C00"/>
    <w:rsid w:val="00071DCB"/>
    <w:rsid w:val="0007221E"/>
    <w:rsid w:val="00072B8C"/>
    <w:rsid w:val="000731F4"/>
    <w:rsid w:val="00073347"/>
    <w:rsid w:val="00073361"/>
    <w:rsid w:val="00074027"/>
    <w:rsid w:val="000744B3"/>
    <w:rsid w:val="00074686"/>
    <w:rsid w:val="00074FA0"/>
    <w:rsid w:val="000750B1"/>
    <w:rsid w:val="000751D7"/>
    <w:rsid w:val="000764E4"/>
    <w:rsid w:val="0007691D"/>
    <w:rsid w:val="00076B29"/>
    <w:rsid w:val="00076B5A"/>
    <w:rsid w:val="00076ED7"/>
    <w:rsid w:val="00077169"/>
    <w:rsid w:val="0007765D"/>
    <w:rsid w:val="00080622"/>
    <w:rsid w:val="00080DDE"/>
    <w:rsid w:val="00081237"/>
    <w:rsid w:val="000816CF"/>
    <w:rsid w:val="00082300"/>
    <w:rsid w:val="00082483"/>
    <w:rsid w:val="000827A4"/>
    <w:rsid w:val="00084039"/>
    <w:rsid w:val="00084477"/>
    <w:rsid w:val="000848FF"/>
    <w:rsid w:val="000851B4"/>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1EDC"/>
    <w:rsid w:val="000A27B9"/>
    <w:rsid w:val="000A29E9"/>
    <w:rsid w:val="000A2EA2"/>
    <w:rsid w:val="000A354E"/>
    <w:rsid w:val="000A3D22"/>
    <w:rsid w:val="000A41D3"/>
    <w:rsid w:val="000A6269"/>
    <w:rsid w:val="000A6393"/>
    <w:rsid w:val="000A6497"/>
    <w:rsid w:val="000A654C"/>
    <w:rsid w:val="000A751C"/>
    <w:rsid w:val="000A7BB6"/>
    <w:rsid w:val="000A7CA8"/>
    <w:rsid w:val="000B02AB"/>
    <w:rsid w:val="000B0748"/>
    <w:rsid w:val="000B1B32"/>
    <w:rsid w:val="000B1B57"/>
    <w:rsid w:val="000B27A6"/>
    <w:rsid w:val="000B3321"/>
    <w:rsid w:val="000B3360"/>
    <w:rsid w:val="000B388A"/>
    <w:rsid w:val="000B3961"/>
    <w:rsid w:val="000B3A42"/>
    <w:rsid w:val="000B51B1"/>
    <w:rsid w:val="000B5451"/>
    <w:rsid w:val="000B5783"/>
    <w:rsid w:val="000B58DD"/>
    <w:rsid w:val="000B5C30"/>
    <w:rsid w:val="000B5C75"/>
    <w:rsid w:val="000B5C8A"/>
    <w:rsid w:val="000B7971"/>
    <w:rsid w:val="000C0227"/>
    <w:rsid w:val="000C0417"/>
    <w:rsid w:val="000C0D8D"/>
    <w:rsid w:val="000C0E52"/>
    <w:rsid w:val="000C1FFD"/>
    <w:rsid w:val="000C2758"/>
    <w:rsid w:val="000C29D1"/>
    <w:rsid w:val="000C402E"/>
    <w:rsid w:val="000C40A8"/>
    <w:rsid w:val="000C42A5"/>
    <w:rsid w:val="000C467C"/>
    <w:rsid w:val="000C4F33"/>
    <w:rsid w:val="000C7693"/>
    <w:rsid w:val="000C79E9"/>
    <w:rsid w:val="000C7A96"/>
    <w:rsid w:val="000C7B8B"/>
    <w:rsid w:val="000C7CCC"/>
    <w:rsid w:val="000D029A"/>
    <w:rsid w:val="000D0342"/>
    <w:rsid w:val="000D0580"/>
    <w:rsid w:val="000D1235"/>
    <w:rsid w:val="000D1E64"/>
    <w:rsid w:val="000D1F47"/>
    <w:rsid w:val="000D1F73"/>
    <w:rsid w:val="000D207D"/>
    <w:rsid w:val="000D21CB"/>
    <w:rsid w:val="000D26DB"/>
    <w:rsid w:val="000D2AB2"/>
    <w:rsid w:val="000D3C05"/>
    <w:rsid w:val="000D3EE2"/>
    <w:rsid w:val="000D46FC"/>
    <w:rsid w:val="000D603E"/>
    <w:rsid w:val="000D6722"/>
    <w:rsid w:val="000D6C00"/>
    <w:rsid w:val="000D6F69"/>
    <w:rsid w:val="000E0143"/>
    <w:rsid w:val="000E0C90"/>
    <w:rsid w:val="000E11B4"/>
    <w:rsid w:val="000E1E01"/>
    <w:rsid w:val="000E2469"/>
    <w:rsid w:val="000E4E98"/>
    <w:rsid w:val="000E513C"/>
    <w:rsid w:val="000E54FA"/>
    <w:rsid w:val="000E6ABC"/>
    <w:rsid w:val="000E6C92"/>
    <w:rsid w:val="000E6EC1"/>
    <w:rsid w:val="000E757A"/>
    <w:rsid w:val="000E78D5"/>
    <w:rsid w:val="000F00A7"/>
    <w:rsid w:val="000F01C2"/>
    <w:rsid w:val="000F0EE1"/>
    <w:rsid w:val="000F211A"/>
    <w:rsid w:val="000F2394"/>
    <w:rsid w:val="000F2744"/>
    <w:rsid w:val="000F3BBF"/>
    <w:rsid w:val="000F3C31"/>
    <w:rsid w:val="000F3D68"/>
    <w:rsid w:val="000F3ED2"/>
    <w:rsid w:val="000F4CB7"/>
    <w:rsid w:val="000F4DBC"/>
    <w:rsid w:val="000F53CF"/>
    <w:rsid w:val="000F585B"/>
    <w:rsid w:val="000F5CFB"/>
    <w:rsid w:val="001001DE"/>
    <w:rsid w:val="00100274"/>
    <w:rsid w:val="00101870"/>
    <w:rsid w:val="001018AF"/>
    <w:rsid w:val="0010190D"/>
    <w:rsid w:val="001020F5"/>
    <w:rsid w:val="00102846"/>
    <w:rsid w:val="00102A00"/>
    <w:rsid w:val="00103646"/>
    <w:rsid w:val="00103F8F"/>
    <w:rsid w:val="001048A9"/>
    <w:rsid w:val="00104F67"/>
    <w:rsid w:val="00105328"/>
    <w:rsid w:val="00105AB2"/>
    <w:rsid w:val="00106CC2"/>
    <w:rsid w:val="00106FCA"/>
    <w:rsid w:val="0010700A"/>
    <w:rsid w:val="001073FB"/>
    <w:rsid w:val="001101EA"/>
    <w:rsid w:val="00111315"/>
    <w:rsid w:val="00112B9A"/>
    <w:rsid w:val="0011392C"/>
    <w:rsid w:val="001144E8"/>
    <w:rsid w:val="00114C8B"/>
    <w:rsid w:val="00114E60"/>
    <w:rsid w:val="00115E14"/>
    <w:rsid w:val="0011668F"/>
    <w:rsid w:val="00116A36"/>
    <w:rsid w:val="00120752"/>
    <w:rsid w:val="001243D8"/>
    <w:rsid w:val="00124599"/>
    <w:rsid w:val="001246A6"/>
    <w:rsid w:val="00125096"/>
    <w:rsid w:val="00125C98"/>
    <w:rsid w:val="001267DE"/>
    <w:rsid w:val="00126E8B"/>
    <w:rsid w:val="001300D7"/>
    <w:rsid w:val="0013031E"/>
    <w:rsid w:val="001304CE"/>
    <w:rsid w:val="001308A9"/>
    <w:rsid w:val="00130EF4"/>
    <w:rsid w:val="00131083"/>
    <w:rsid w:val="001316C8"/>
    <w:rsid w:val="001320E5"/>
    <w:rsid w:val="001327BE"/>
    <w:rsid w:val="00132E63"/>
    <w:rsid w:val="00132ED3"/>
    <w:rsid w:val="00134ADF"/>
    <w:rsid w:val="00134B75"/>
    <w:rsid w:val="00135024"/>
    <w:rsid w:val="00135960"/>
    <w:rsid w:val="00135A73"/>
    <w:rsid w:val="00135FDD"/>
    <w:rsid w:val="00136231"/>
    <w:rsid w:val="00136936"/>
    <w:rsid w:val="00136F88"/>
    <w:rsid w:val="00137060"/>
    <w:rsid w:val="00137FAE"/>
    <w:rsid w:val="00140129"/>
    <w:rsid w:val="0014018D"/>
    <w:rsid w:val="001405B3"/>
    <w:rsid w:val="00140ECA"/>
    <w:rsid w:val="00140F69"/>
    <w:rsid w:val="00141019"/>
    <w:rsid w:val="001412D6"/>
    <w:rsid w:val="00141658"/>
    <w:rsid w:val="00141A69"/>
    <w:rsid w:val="00141B1A"/>
    <w:rsid w:val="00142A6D"/>
    <w:rsid w:val="00143416"/>
    <w:rsid w:val="00143C75"/>
    <w:rsid w:val="00144419"/>
    <w:rsid w:val="00145C39"/>
    <w:rsid w:val="001461BC"/>
    <w:rsid w:val="00146DA4"/>
    <w:rsid w:val="00146F44"/>
    <w:rsid w:val="00146F84"/>
    <w:rsid w:val="0014716F"/>
    <w:rsid w:val="00147B87"/>
    <w:rsid w:val="0015055B"/>
    <w:rsid w:val="00150870"/>
    <w:rsid w:val="0015095E"/>
    <w:rsid w:val="00151525"/>
    <w:rsid w:val="00151D1F"/>
    <w:rsid w:val="00152017"/>
    <w:rsid w:val="001523B0"/>
    <w:rsid w:val="00156961"/>
    <w:rsid w:val="0015712F"/>
    <w:rsid w:val="0015768E"/>
    <w:rsid w:val="00157992"/>
    <w:rsid w:val="00157C70"/>
    <w:rsid w:val="00161022"/>
    <w:rsid w:val="00161106"/>
    <w:rsid w:val="001614E2"/>
    <w:rsid w:val="00162313"/>
    <w:rsid w:val="001631BB"/>
    <w:rsid w:val="00163780"/>
    <w:rsid w:val="0016402B"/>
    <w:rsid w:val="00164498"/>
    <w:rsid w:val="00164A5F"/>
    <w:rsid w:val="00164A97"/>
    <w:rsid w:val="00165930"/>
    <w:rsid w:val="00165D56"/>
    <w:rsid w:val="00165E45"/>
    <w:rsid w:val="00166537"/>
    <w:rsid w:val="00166BDE"/>
    <w:rsid w:val="00166D90"/>
    <w:rsid w:val="00166FFE"/>
    <w:rsid w:val="00167061"/>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80AFD"/>
    <w:rsid w:val="00180E72"/>
    <w:rsid w:val="00182114"/>
    <w:rsid w:val="0018213D"/>
    <w:rsid w:val="00182146"/>
    <w:rsid w:val="00182635"/>
    <w:rsid w:val="00182681"/>
    <w:rsid w:val="00183084"/>
    <w:rsid w:val="001833C6"/>
    <w:rsid w:val="0018376B"/>
    <w:rsid w:val="00183D86"/>
    <w:rsid w:val="001840D6"/>
    <w:rsid w:val="00184293"/>
    <w:rsid w:val="001843D8"/>
    <w:rsid w:val="00184985"/>
    <w:rsid w:val="00184B0A"/>
    <w:rsid w:val="0018569B"/>
    <w:rsid w:val="00185CF8"/>
    <w:rsid w:val="001863A3"/>
    <w:rsid w:val="001867D1"/>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782"/>
    <w:rsid w:val="001A0BD2"/>
    <w:rsid w:val="001A0CA3"/>
    <w:rsid w:val="001A11CB"/>
    <w:rsid w:val="001A149E"/>
    <w:rsid w:val="001A158A"/>
    <w:rsid w:val="001A1D84"/>
    <w:rsid w:val="001A2811"/>
    <w:rsid w:val="001A3AA0"/>
    <w:rsid w:val="001A3CD0"/>
    <w:rsid w:val="001A3F23"/>
    <w:rsid w:val="001A3FBD"/>
    <w:rsid w:val="001A4FB4"/>
    <w:rsid w:val="001A5367"/>
    <w:rsid w:val="001A56C7"/>
    <w:rsid w:val="001A57AD"/>
    <w:rsid w:val="001A7EAE"/>
    <w:rsid w:val="001B0A3E"/>
    <w:rsid w:val="001B0C8B"/>
    <w:rsid w:val="001B1057"/>
    <w:rsid w:val="001B2E3B"/>
    <w:rsid w:val="001B3BDD"/>
    <w:rsid w:val="001B40A9"/>
    <w:rsid w:val="001B4344"/>
    <w:rsid w:val="001B5347"/>
    <w:rsid w:val="001B6185"/>
    <w:rsid w:val="001B70FD"/>
    <w:rsid w:val="001B754A"/>
    <w:rsid w:val="001B7CB8"/>
    <w:rsid w:val="001B7CF1"/>
    <w:rsid w:val="001B7D27"/>
    <w:rsid w:val="001C03D5"/>
    <w:rsid w:val="001C09EB"/>
    <w:rsid w:val="001C0D4D"/>
    <w:rsid w:val="001C10CC"/>
    <w:rsid w:val="001C16A5"/>
    <w:rsid w:val="001C2680"/>
    <w:rsid w:val="001C2EC9"/>
    <w:rsid w:val="001C32C4"/>
    <w:rsid w:val="001C33F2"/>
    <w:rsid w:val="001C355F"/>
    <w:rsid w:val="001C3665"/>
    <w:rsid w:val="001C4189"/>
    <w:rsid w:val="001C41D4"/>
    <w:rsid w:val="001C46F8"/>
    <w:rsid w:val="001C50BA"/>
    <w:rsid w:val="001C5B2E"/>
    <w:rsid w:val="001C5C67"/>
    <w:rsid w:val="001C66BB"/>
    <w:rsid w:val="001C6925"/>
    <w:rsid w:val="001C695E"/>
    <w:rsid w:val="001C6B9E"/>
    <w:rsid w:val="001C7770"/>
    <w:rsid w:val="001C7A09"/>
    <w:rsid w:val="001D1358"/>
    <w:rsid w:val="001D21A9"/>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5FB2"/>
    <w:rsid w:val="001F664A"/>
    <w:rsid w:val="001F6656"/>
    <w:rsid w:val="001F6663"/>
    <w:rsid w:val="001F74A4"/>
    <w:rsid w:val="001F74E6"/>
    <w:rsid w:val="001F7D4F"/>
    <w:rsid w:val="00200247"/>
    <w:rsid w:val="002011C4"/>
    <w:rsid w:val="002013C4"/>
    <w:rsid w:val="002020CB"/>
    <w:rsid w:val="00203144"/>
    <w:rsid w:val="00206490"/>
    <w:rsid w:val="002065F4"/>
    <w:rsid w:val="00207279"/>
    <w:rsid w:val="00207D02"/>
    <w:rsid w:val="002105B7"/>
    <w:rsid w:val="00210E1C"/>
    <w:rsid w:val="002119EF"/>
    <w:rsid w:val="00213499"/>
    <w:rsid w:val="00215E0A"/>
    <w:rsid w:val="002162C1"/>
    <w:rsid w:val="00216B3D"/>
    <w:rsid w:val="00217B0A"/>
    <w:rsid w:val="00220083"/>
    <w:rsid w:val="00220294"/>
    <w:rsid w:val="00220BAA"/>
    <w:rsid w:val="00221223"/>
    <w:rsid w:val="00222291"/>
    <w:rsid w:val="0022322D"/>
    <w:rsid w:val="00223696"/>
    <w:rsid w:val="002254D6"/>
    <w:rsid w:val="00225699"/>
    <w:rsid w:val="0022655E"/>
    <w:rsid w:val="00226A85"/>
    <w:rsid w:val="00226D37"/>
    <w:rsid w:val="00226FBD"/>
    <w:rsid w:val="00227059"/>
    <w:rsid w:val="00227566"/>
    <w:rsid w:val="0022783F"/>
    <w:rsid w:val="002278DD"/>
    <w:rsid w:val="00227B0E"/>
    <w:rsid w:val="00227E54"/>
    <w:rsid w:val="0023096D"/>
    <w:rsid w:val="00230A10"/>
    <w:rsid w:val="002323E8"/>
    <w:rsid w:val="0023253E"/>
    <w:rsid w:val="002326CB"/>
    <w:rsid w:val="002328FD"/>
    <w:rsid w:val="00233437"/>
    <w:rsid w:val="00233599"/>
    <w:rsid w:val="002340A4"/>
    <w:rsid w:val="0023459A"/>
    <w:rsid w:val="0023460D"/>
    <w:rsid w:val="00234FDC"/>
    <w:rsid w:val="002353E4"/>
    <w:rsid w:val="002358B2"/>
    <w:rsid w:val="002362D1"/>
    <w:rsid w:val="002362F0"/>
    <w:rsid w:val="00236439"/>
    <w:rsid w:val="00237295"/>
    <w:rsid w:val="00237620"/>
    <w:rsid w:val="0024047A"/>
    <w:rsid w:val="00240491"/>
    <w:rsid w:val="00240FB0"/>
    <w:rsid w:val="00241B86"/>
    <w:rsid w:val="00242832"/>
    <w:rsid w:val="0024362F"/>
    <w:rsid w:val="00243ED9"/>
    <w:rsid w:val="00244006"/>
    <w:rsid w:val="00244629"/>
    <w:rsid w:val="00244667"/>
    <w:rsid w:val="002447E1"/>
    <w:rsid w:val="00244E52"/>
    <w:rsid w:val="00244F9A"/>
    <w:rsid w:val="002456BA"/>
    <w:rsid w:val="00245CF5"/>
    <w:rsid w:val="00245FB4"/>
    <w:rsid w:val="002465AB"/>
    <w:rsid w:val="0024688C"/>
    <w:rsid w:val="00246F1E"/>
    <w:rsid w:val="00246F43"/>
    <w:rsid w:val="00247017"/>
    <w:rsid w:val="00247170"/>
    <w:rsid w:val="00247486"/>
    <w:rsid w:val="0025015B"/>
    <w:rsid w:val="00251204"/>
    <w:rsid w:val="002512C8"/>
    <w:rsid w:val="00251A5A"/>
    <w:rsid w:val="00252908"/>
    <w:rsid w:val="002536EB"/>
    <w:rsid w:val="002544EB"/>
    <w:rsid w:val="00254D64"/>
    <w:rsid w:val="00255122"/>
    <w:rsid w:val="00255577"/>
    <w:rsid w:val="002558AF"/>
    <w:rsid w:val="00256C44"/>
    <w:rsid w:val="00257E47"/>
    <w:rsid w:val="002604B7"/>
    <w:rsid w:val="0026063A"/>
    <w:rsid w:val="00260D4C"/>
    <w:rsid w:val="002611A2"/>
    <w:rsid w:val="00261326"/>
    <w:rsid w:val="002613CA"/>
    <w:rsid w:val="00261799"/>
    <w:rsid w:val="00261924"/>
    <w:rsid w:val="00261BD4"/>
    <w:rsid w:val="0026262F"/>
    <w:rsid w:val="00262C41"/>
    <w:rsid w:val="00262F6A"/>
    <w:rsid w:val="00263295"/>
    <w:rsid w:val="00263455"/>
    <w:rsid w:val="00263C88"/>
    <w:rsid w:val="00263D5E"/>
    <w:rsid w:val="002640A2"/>
    <w:rsid w:val="00264C7B"/>
    <w:rsid w:val="00266F34"/>
    <w:rsid w:val="00267547"/>
    <w:rsid w:val="002676C5"/>
    <w:rsid w:val="00270582"/>
    <w:rsid w:val="002720E9"/>
    <w:rsid w:val="002720F2"/>
    <w:rsid w:val="00272356"/>
    <w:rsid w:val="002723E6"/>
    <w:rsid w:val="002724DD"/>
    <w:rsid w:val="00273125"/>
    <w:rsid w:val="0027321B"/>
    <w:rsid w:val="002737E8"/>
    <w:rsid w:val="00274F31"/>
    <w:rsid w:val="00275765"/>
    <w:rsid w:val="002760B1"/>
    <w:rsid w:val="00277493"/>
    <w:rsid w:val="002801E0"/>
    <w:rsid w:val="00280923"/>
    <w:rsid w:val="00280E2F"/>
    <w:rsid w:val="00282051"/>
    <w:rsid w:val="00282AB8"/>
    <w:rsid w:val="00282EDB"/>
    <w:rsid w:val="00283494"/>
    <w:rsid w:val="002837AD"/>
    <w:rsid w:val="00283952"/>
    <w:rsid w:val="00283BFD"/>
    <w:rsid w:val="00283C01"/>
    <w:rsid w:val="002841AD"/>
    <w:rsid w:val="0028429B"/>
    <w:rsid w:val="002845CD"/>
    <w:rsid w:val="00284925"/>
    <w:rsid w:val="00284C70"/>
    <w:rsid w:val="00284FBA"/>
    <w:rsid w:val="0028577E"/>
    <w:rsid w:val="00285B19"/>
    <w:rsid w:val="00285D01"/>
    <w:rsid w:val="00285DF7"/>
    <w:rsid w:val="00285F0E"/>
    <w:rsid w:val="00285F3E"/>
    <w:rsid w:val="002866FC"/>
    <w:rsid w:val="002868B3"/>
    <w:rsid w:val="00286DE2"/>
    <w:rsid w:val="00286EFA"/>
    <w:rsid w:val="00286FA4"/>
    <w:rsid w:val="0028748F"/>
    <w:rsid w:val="002878A0"/>
    <w:rsid w:val="00287BCD"/>
    <w:rsid w:val="00290089"/>
    <w:rsid w:val="00290DE0"/>
    <w:rsid w:val="00290E90"/>
    <w:rsid w:val="00291595"/>
    <w:rsid w:val="00291721"/>
    <w:rsid w:val="0029206F"/>
    <w:rsid w:val="00292975"/>
    <w:rsid w:val="00292A17"/>
    <w:rsid w:val="00293A52"/>
    <w:rsid w:val="00293BFA"/>
    <w:rsid w:val="002949DB"/>
    <w:rsid w:val="002949E4"/>
    <w:rsid w:val="00294BF9"/>
    <w:rsid w:val="00294CFF"/>
    <w:rsid w:val="00295C19"/>
    <w:rsid w:val="00296851"/>
    <w:rsid w:val="002A021E"/>
    <w:rsid w:val="002A1516"/>
    <w:rsid w:val="002A16CC"/>
    <w:rsid w:val="002A180A"/>
    <w:rsid w:val="002A2EA2"/>
    <w:rsid w:val="002A4566"/>
    <w:rsid w:val="002A5598"/>
    <w:rsid w:val="002A5854"/>
    <w:rsid w:val="002A5B20"/>
    <w:rsid w:val="002A65D2"/>
    <w:rsid w:val="002A6A09"/>
    <w:rsid w:val="002A6CCD"/>
    <w:rsid w:val="002A6F00"/>
    <w:rsid w:val="002A71F7"/>
    <w:rsid w:val="002A734B"/>
    <w:rsid w:val="002B0645"/>
    <w:rsid w:val="002B07A2"/>
    <w:rsid w:val="002B18A3"/>
    <w:rsid w:val="002B1E8F"/>
    <w:rsid w:val="002B203E"/>
    <w:rsid w:val="002B223A"/>
    <w:rsid w:val="002B2321"/>
    <w:rsid w:val="002B278D"/>
    <w:rsid w:val="002B29B9"/>
    <w:rsid w:val="002B381D"/>
    <w:rsid w:val="002B481A"/>
    <w:rsid w:val="002B4AF3"/>
    <w:rsid w:val="002B50D0"/>
    <w:rsid w:val="002B5842"/>
    <w:rsid w:val="002B5B61"/>
    <w:rsid w:val="002B5BC6"/>
    <w:rsid w:val="002B6ECD"/>
    <w:rsid w:val="002B7B06"/>
    <w:rsid w:val="002B7E86"/>
    <w:rsid w:val="002C0611"/>
    <w:rsid w:val="002C1188"/>
    <w:rsid w:val="002C14A0"/>
    <w:rsid w:val="002C15A3"/>
    <w:rsid w:val="002C1890"/>
    <w:rsid w:val="002C1F0B"/>
    <w:rsid w:val="002C1FEE"/>
    <w:rsid w:val="002C275F"/>
    <w:rsid w:val="002C3A93"/>
    <w:rsid w:val="002C3FC8"/>
    <w:rsid w:val="002C4337"/>
    <w:rsid w:val="002C4A71"/>
    <w:rsid w:val="002C4BBA"/>
    <w:rsid w:val="002C5374"/>
    <w:rsid w:val="002C57B9"/>
    <w:rsid w:val="002C583E"/>
    <w:rsid w:val="002C5CCD"/>
    <w:rsid w:val="002C5EE4"/>
    <w:rsid w:val="002D0435"/>
    <w:rsid w:val="002D0FA8"/>
    <w:rsid w:val="002D10A6"/>
    <w:rsid w:val="002D19ED"/>
    <w:rsid w:val="002D1AEF"/>
    <w:rsid w:val="002D251C"/>
    <w:rsid w:val="002D2A8E"/>
    <w:rsid w:val="002D2BEA"/>
    <w:rsid w:val="002D3127"/>
    <w:rsid w:val="002D3310"/>
    <w:rsid w:val="002D356D"/>
    <w:rsid w:val="002D37BC"/>
    <w:rsid w:val="002D4935"/>
    <w:rsid w:val="002D4F50"/>
    <w:rsid w:val="002D5937"/>
    <w:rsid w:val="002D6613"/>
    <w:rsid w:val="002D6BEA"/>
    <w:rsid w:val="002D722C"/>
    <w:rsid w:val="002D7467"/>
    <w:rsid w:val="002D7AC2"/>
    <w:rsid w:val="002D7B49"/>
    <w:rsid w:val="002D7DC6"/>
    <w:rsid w:val="002E062C"/>
    <w:rsid w:val="002E1992"/>
    <w:rsid w:val="002E1A3C"/>
    <w:rsid w:val="002E1AB2"/>
    <w:rsid w:val="002E1B8F"/>
    <w:rsid w:val="002E2379"/>
    <w:rsid w:val="002E270B"/>
    <w:rsid w:val="002E392B"/>
    <w:rsid w:val="002E3E59"/>
    <w:rsid w:val="002E5073"/>
    <w:rsid w:val="002E51D8"/>
    <w:rsid w:val="002E56C8"/>
    <w:rsid w:val="002E56FE"/>
    <w:rsid w:val="002E5719"/>
    <w:rsid w:val="002E5734"/>
    <w:rsid w:val="002E5F68"/>
    <w:rsid w:val="002E62D0"/>
    <w:rsid w:val="002E6404"/>
    <w:rsid w:val="002E6C09"/>
    <w:rsid w:val="002E6C18"/>
    <w:rsid w:val="002E7307"/>
    <w:rsid w:val="002E7B21"/>
    <w:rsid w:val="002E7C58"/>
    <w:rsid w:val="002F1039"/>
    <w:rsid w:val="002F175B"/>
    <w:rsid w:val="002F3361"/>
    <w:rsid w:val="002F395C"/>
    <w:rsid w:val="002F4230"/>
    <w:rsid w:val="002F48F7"/>
    <w:rsid w:val="002F4F01"/>
    <w:rsid w:val="002F50C5"/>
    <w:rsid w:val="002F5787"/>
    <w:rsid w:val="002F5BC9"/>
    <w:rsid w:val="002F6FF9"/>
    <w:rsid w:val="002F71DF"/>
    <w:rsid w:val="00300413"/>
    <w:rsid w:val="003004A3"/>
    <w:rsid w:val="0030126A"/>
    <w:rsid w:val="00301D54"/>
    <w:rsid w:val="003029E4"/>
    <w:rsid w:val="00303BD6"/>
    <w:rsid w:val="00304CC4"/>
    <w:rsid w:val="00304ED7"/>
    <w:rsid w:val="0030529E"/>
    <w:rsid w:val="00305ABE"/>
    <w:rsid w:val="00306C50"/>
    <w:rsid w:val="00306FBE"/>
    <w:rsid w:val="00307D23"/>
    <w:rsid w:val="0031116E"/>
    <w:rsid w:val="003111AA"/>
    <w:rsid w:val="00311385"/>
    <w:rsid w:val="0031139F"/>
    <w:rsid w:val="00311CF3"/>
    <w:rsid w:val="0031291F"/>
    <w:rsid w:val="0031382B"/>
    <w:rsid w:val="00313A93"/>
    <w:rsid w:val="00313BDC"/>
    <w:rsid w:val="0031473C"/>
    <w:rsid w:val="00314DA5"/>
    <w:rsid w:val="003153DE"/>
    <w:rsid w:val="00315AA8"/>
    <w:rsid w:val="00315C7D"/>
    <w:rsid w:val="00316721"/>
    <w:rsid w:val="003170A0"/>
    <w:rsid w:val="003170B7"/>
    <w:rsid w:val="003172EA"/>
    <w:rsid w:val="0031747D"/>
    <w:rsid w:val="003174E6"/>
    <w:rsid w:val="00317AFE"/>
    <w:rsid w:val="00317B04"/>
    <w:rsid w:val="00317F0C"/>
    <w:rsid w:val="00320623"/>
    <w:rsid w:val="00321814"/>
    <w:rsid w:val="00321C81"/>
    <w:rsid w:val="00321D6E"/>
    <w:rsid w:val="003220A6"/>
    <w:rsid w:val="0032254F"/>
    <w:rsid w:val="00323395"/>
    <w:rsid w:val="0032377F"/>
    <w:rsid w:val="00323EA9"/>
    <w:rsid w:val="003242A1"/>
    <w:rsid w:val="00324909"/>
    <w:rsid w:val="0032595C"/>
    <w:rsid w:val="00325F07"/>
    <w:rsid w:val="00326277"/>
    <w:rsid w:val="003266F5"/>
    <w:rsid w:val="00326BAF"/>
    <w:rsid w:val="003273F8"/>
    <w:rsid w:val="00327A4D"/>
    <w:rsid w:val="003303C7"/>
    <w:rsid w:val="00330B7B"/>
    <w:rsid w:val="00330CC4"/>
    <w:rsid w:val="00330E3B"/>
    <w:rsid w:val="0033192B"/>
    <w:rsid w:val="00331D06"/>
    <w:rsid w:val="00331F49"/>
    <w:rsid w:val="00333ABE"/>
    <w:rsid w:val="00333E26"/>
    <w:rsid w:val="0033410E"/>
    <w:rsid w:val="00334EE6"/>
    <w:rsid w:val="00335273"/>
    <w:rsid w:val="0033540A"/>
    <w:rsid w:val="003358F7"/>
    <w:rsid w:val="0033629B"/>
    <w:rsid w:val="00336A6C"/>
    <w:rsid w:val="00337A5E"/>
    <w:rsid w:val="003401DB"/>
    <w:rsid w:val="00341463"/>
    <w:rsid w:val="003416DD"/>
    <w:rsid w:val="003434AB"/>
    <w:rsid w:val="0034355D"/>
    <w:rsid w:val="00343695"/>
    <w:rsid w:val="00344D6C"/>
    <w:rsid w:val="0034563C"/>
    <w:rsid w:val="0034565C"/>
    <w:rsid w:val="00345CA0"/>
    <w:rsid w:val="00346B3C"/>
    <w:rsid w:val="00347276"/>
    <w:rsid w:val="0034747F"/>
    <w:rsid w:val="003478EC"/>
    <w:rsid w:val="0035006C"/>
    <w:rsid w:val="003502A7"/>
    <w:rsid w:val="00351078"/>
    <w:rsid w:val="0035304A"/>
    <w:rsid w:val="0035312A"/>
    <w:rsid w:val="00354368"/>
    <w:rsid w:val="00354595"/>
    <w:rsid w:val="0035479B"/>
    <w:rsid w:val="00354C61"/>
    <w:rsid w:val="003556B0"/>
    <w:rsid w:val="00356429"/>
    <w:rsid w:val="003575E6"/>
    <w:rsid w:val="003575F7"/>
    <w:rsid w:val="00357E7F"/>
    <w:rsid w:val="00360B5B"/>
    <w:rsid w:val="00360F41"/>
    <w:rsid w:val="00361AF5"/>
    <w:rsid w:val="00362730"/>
    <w:rsid w:val="00362D38"/>
    <w:rsid w:val="00363538"/>
    <w:rsid w:val="00363FF1"/>
    <w:rsid w:val="00364C5B"/>
    <w:rsid w:val="00364EEC"/>
    <w:rsid w:val="00365778"/>
    <w:rsid w:val="0036586B"/>
    <w:rsid w:val="003663AB"/>
    <w:rsid w:val="00366401"/>
    <w:rsid w:val="00366C76"/>
    <w:rsid w:val="00367581"/>
    <w:rsid w:val="00367E91"/>
    <w:rsid w:val="003726C8"/>
    <w:rsid w:val="00372F1E"/>
    <w:rsid w:val="0037318E"/>
    <w:rsid w:val="0037351A"/>
    <w:rsid w:val="00373AFA"/>
    <w:rsid w:val="003765E3"/>
    <w:rsid w:val="00376B3D"/>
    <w:rsid w:val="00377595"/>
    <w:rsid w:val="00380466"/>
    <w:rsid w:val="0038122D"/>
    <w:rsid w:val="003815F0"/>
    <w:rsid w:val="00382195"/>
    <w:rsid w:val="0038246A"/>
    <w:rsid w:val="0038249F"/>
    <w:rsid w:val="00382ACE"/>
    <w:rsid w:val="00382EE6"/>
    <w:rsid w:val="0038396D"/>
    <w:rsid w:val="00385709"/>
    <w:rsid w:val="00385732"/>
    <w:rsid w:val="00386DCE"/>
    <w:rsid w:val="003875CE"/>
    <w:rsid w:val="003900FF"/>
    <w:rsid w:val="003918A3"/>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390A"/>
    <w:rsid w:val="003A3C23"/>
    <w:rsid w:val="003A4181"/>
    <w:rsid w:val="003A5F79"/>
    <w:rsid w:val="003A7BDC"/>
    <w:rsid w:val="003B0334"/>
    <w:rsid w:val="003B060A"/>
    <w:rsid w:val="003B0731"/>
    <w:rsid w:val="003B0828"/>
    <w:rsid w:val="003B0C45"/>
    <w:rsid w:val="003B0DD3"/>
    <w:rsid w:val="003B1344"/>
    <w:rsid w:val="003B1B95"/>
    <w:rsid w:val="003B27A9"/>
    <w:rsid w:val="003B369A"/>
    <w:rsid w:val="003B394D"/>
    <w:rsid w:val="003B43DB"/>
    <w:rsid w:val="003B459B"/>
    <w:rsid w:val="003B5402"/>
    <w:rsid w:val="003B6A74"/>
    <w:rsid w:val="003B700F"/>
    <w:rsid w:val="003B72C0"/>
    <w:rsid w:val="003B7819"/>
    <w:rsid w:val="003C033A"/>
    <w:rsid w:val="003C0A75"/>
    <w:rsid w:val="003C1388"/>
    <w:rsid w:val="003C1CE9"/>
    <w:rsid w:val="003C1D47"/>
    <w:rsid w:val="003C1E50"/>
    <w:rsid w:val="003C2204"/>
    <w:rsid w:val="003C29A6"/>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1E0C"/>
    <w:rsid w:val="003D215F"/>
    <w:rsid w:val="003D3742"/>
    <w:rsid w:val="003D4C20"/>
    <w:rsid w:val="003D5B1D"/>
    <w:rsid w:val="003D6B02"/>
    <w:rsid w:val="003D6BA2"/>
    <w:rsid w:val="003D6C46"/>
    <w:rsid w:val="003D7550"/>
    <w:rsid w:val="003D7E13"/>
    <w:rsid w:val="003E00CD"/>
    <w:rsid w:val="003E0F75"/>
    <w:rsid w:val="003E1BF1"/>
    <w:rsid w:val="003E1E36"/>
    <w:rsid w:val="003E24BD"/>
    <w:rsid w:val="003E2F8B"/>
    <w:rsid w:val="003E310F"/>
    <w:rsid w:val="003E3157"/>
    <w:rsid w:val="003E3480"/>
    <w:rsid w:val="003E4437"/>
    <w:rsid w:val="003E4CC8"/>
    <w:rsid w:val="003E4FD9"/>
    <w:rsid w:val="003E5B73"/>
    <w:rsid w:val="003E5FD1"/>
    <w:rsid w:val="003E63A5"/>
    <w:rsid w:val="003E6595"/>
    <w:rsid w:val="003F006D"/>
    <w:rsid w:val="003F0156"/>
    <w:rsid w:val="003F028B"/>
    <w:rsid w:val="003F0BD3"/>
    <w:rsid w:val="003F0F9A"/>
    <w:rsid w:val="003F1305"/>
    <w:rsid w:val="003F158C"/>
    <w:rsid w:val="003F1846"/>
    <w:rsid w:val="003F18E8"/>
    <w:rsid w:val="003F28B3"/>
    <w:rsid w:val="003F3D5A"/>
    <w:rsid w:val="003F4414"/>
    <w:rsid w:val="003F4FEC"/>
    <w:rsid w:val="003F5133"/>
    <w:rsid w:val="003F5EF7"/>
    <w:rsid w:val="003F61FB"/>
    <w:rsid w:val="003F6443"/>
    <w:rsid w:val="004000AD"/>
    <w:rsid w:val="004005C4"/>
    <w:rsid w:val="00400F27"/>
    <w:rsid w:val="00401AE5"/>
    <w:rsid w:val="0040269F"/>
    <w:rsid w:val="0040347A"/>
    <w:rsid w:val="00403576"/>
    <w:rsid w:val="00404252"/>
    <w:rsid w:val="0040482A"/>
    <w:rsid w:val="004049F6"/>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5609"/>
    <w:rsid w:val="00415A81"/>
    <w:rsid w:val="00415B2E"/>
    <w:rsid w:val="00415EDF"/>
    <w:rsid w:val="00416263"/>
    <w:rsid w:val="00416BA2"/>
    <w:rsid w:val="00417E97"/>
    <w:rsid w:val="00417EF1"/>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608"/>
    <w:rsid w:val="00431CEA"/>
    <w:rsid w:val="00431D08"/>
    <w:rsid w:val="004329A9"/>
    <w:rsid w:val="00432A6B"/>
    <w:rsid w:val="00432B34"/>
    <w:rsid w:val="004332F1"/>
    <w:rsid w:val="00433732"/>
    <w:rsid w:val="004338CD"/>
    <w:rsid w:val="00433FE4"/>
    <w:rsid w:val="00434C34"/>
    <w:rsid w:val="00434C44"/>
    <w:rsid w:val="00434C6A"/>
    <w:rsid w:val="0043609C"/>
    <w:rsid w:val="004369F5"/>
    <w:rsid w:val="00436B20"/>
    <w:rsid w:val="00436C56"/>
    <w:rsid w:val="0043732D"/>
    <w:rsid w:val="004374EF"/>
    <w:rsid w:val="00437566"/>
    <w:rsid w:val="004403DF"/>
    <w:rsid w:val="004411C1"/>
    <w:rsid w:val="00441DB4"/>
    <w:rsid w:val="004436D7"/>
    <w:rsid w:val="00443BD9"/>
    <w:rsid w:val="004441B8"/>
    <w:rsid w:val="00444468"/>
    <w:rsid w:val="00444C8F"/>
    <w:rsid w:val="00446009"/>
    <w:rsid w:val="00446584"/>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033"/>
    <w:rsid w:val="00454623"/>
    <w:rsid w:val="00454DDA"/>
    <w:rsid w:val="00454E56"/>
    <w:rsid w:val="004558AC"/>
    <w:rsid w:val="00455D37"/>
    <w:rsid w:val="00456512"/>
    <w:rsid w:val="004575E4"/>
    <w:rsid w:val="00457764"/>
    <w:rsid w:val="0045796A"/>
    <w:rsid w:val="004606A4"/>
    <w:rsid w:val="00461E06"/>
    <w:rsid w:val="00462A47"/>
    <w:rsid w:val="00463712"/>
    <w:rsid w:val="0046384A"/>
    <w:rsid w:val="00464004"/>
    <w:rsid w:val="0046457A"/>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11B"/>
    <w:rsid w:val="00480376"/>
    <w:rsid w:val="00481AB5"/>
    <w:rsid w:val="00481C19"/>
    <w:rsid w:val="00482275"/>
    <w:rsid w:val="0048395F"/>
    <w:rsid w:val="00484402"/>
    <w:rsid w:val="00485477"/>
    <w:rsid w:val="0048761D"/>
    <w:rsid w:val="004907C7"/>
    <w:rsid w:val="0049112C"/>
    <w:rsid w:val="0049135E"/>
    <w:rsid w:val="00492225"/>
    <w:rsid w:val="004924E7"/>
    <w:rsid w:val="00493384"/>
    <w:rsid w:val="00493964"/>
    <w:rsid w:val="004947EA"/>
    <w:rsid w:val="00494F3D"/>
    <w:rsid w:val="004957AB"/>
    <w:rsid w:val="00495F00"/>
    <w:rsid w:val="004962C3"/>
    <w:rsid w:val="0049649C"/>
    <w:rsid w:val="004A1467"/>
    <w:rsid w:val="004A1961"/>
    <w:rsid w:val="004A1B78"/>
    <w:rsid w:val="004A22E5"/>
    <w:rsid w:val="004A2343"/>
    <w:rsid w:val="004A2CEE"/>
    <w:rsid w:val="004A2F99"/>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184D"/>
    <w:rsid w:val="004B30DC"/>
    <w:rsid w:val="004B3365"/>
    <w:rsid w:val="004B4243"/>
    <w:rsid w:val="004B4249"/>
    <w:rsid w:val="004B47B9"/>
    <w:rsid w:val="004B5207"/>
    <w:rsid w:val="004B543E"/>
    <w:rsid w:val="004B5794"/>
    <w:rsid w:val="004B5CCA"/>
    <w:rsid w:val="004B6AB4"/>
    <w:rsid w:val="004B6CE7"/>
    <w:rsid w:val="004B75F2"/>
    <w:rsid w:val="004C0F2D"/>
    <w:rsid w:val="004C274F"/>
    <w:rsid w:val="004C2DEE"/>
    <w:rsid w:val="004C32F1"/>
    <w:rsid w:val="004C3404"/>
    <w:rsid w:val="004C389D"/>
    <w:rsid w:val="004C3D06"/>
    <w:rsid w:val="004C4E0A"/>
    <w:rsid w:val="004C51B9"/>
    <w:rsid w:val="004C532F"/>
    <w:rsid w:val="004C63B4"/>
    <w:rsid w:val="004C6D03"/>
    <w:rsid w:val="004C7126"/>
    <w:rsid w:val="004C7354"/>
    <w:rsid w:val="004C74C7"/>
    <w:rsid w:val="004D0180"/>
    <w:rsid w:val="004D0596"/>
    <w:rsid w:val="004D0637"/>
    <w:rsid w:val="004D069C"/>
    <w:rsid w:val="004D0A6D"/>
    <w:rsid w:val="004D0C5A"/>
    <w:rsid w:val="004D0CAE"/>
    <w:rsid w:val="004D0D78"/>
    <w:rsid w:val="004D12E7"/>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1696"/>
    <w:rsid w:val="004E2286"/>
    <w:rsid w:val="004E27F2"/>
    <w:rsid w:val="004E2B04"/>
    <w:rsid w:val="004E2C7F"/>
    <w:rsid w:val="004E34D1"/>
    <w:rsid w:val="004E3699"/>
    <w:rsid w:val="004E3812"/>
    <w:rsid w:val="004E3F7C"/>
    <w:rsid w:val="004E506D"/>
    <w:rsid w:val="004E5D82"/>
    <w:rsid w:val="004E62DA"/>
    <w:rsid w:val="004E632F"/>
    <w:rsid w:val="004E6B2A"/>
    <w:rsid w:val="004E6CA2"/>
    <w:rsid w:val="004E7A11"/>
    <w:rsid w:val="004E7C2F"/>
    <w:rsid w:val="004F035C"/>
    <w:rsid w:val="004F080C"/>
    <w:rsid w:val="004F0CA1"/>
    <w:rsid w:val="004F15A0"/>
    <w:rsid w:val="004F18D7"/>
    <w:rsid w:val="004F1F7B"/>
    <w:rsid w:val="004F2434"/>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5F11"/>
    <w:rsid w:val="0050662A"/>
    <w:rsid w:val="00506E91"/>
    <w:rsid w:val="0051009B"/>
    <w:rsid w:val="00510270"/>
    <w:rsid w:val="005106C0"/>
    <w:rsid w:val="005112C9"/>
    <w:rsid w:val="00511445"/>
    <w:rsid w:val="00512129"/>
    <w:rsid w:val="005124A8"/>
    <w:rsid w:val="005125E7"/>
    <w:rsid w:val="0051284A"/>
    <w:rsid w:val="00512E43"/>
    <w:rsid w:val="005136D0"/>
    <w:rsid w:val="00513E56"/>
    <w:rsid w:val="00513E8D"/>
    <w:rsid w:val="00513EBA"/>
    <w:rsid w:val="00514646"/>
    <w:rsid w:val="005150DA"/>
    <w:rsid w:val="00515815"/>
    <w:rsid w:val="00515CC6"/>
    <w:rsid w:val="00516BB2"/>
    <w:rsid w:val="0051753A"/>
    <w:rsid w:val="00517F26"/>
    <w:rsid w:val="00520B88"/>
    <w:rsid w:val="00521056"/>
    <w:rsid w:val="00521970"/>
    <w:rsid w:val="00522300"/>
    <w:rsid w:val="00522A5E"/>
    <w:rsid w:val="005236DD"/>
    <w:rsid w:val="005238F0"/>
    <w:rsid w:val="00523B0F"/>
    <w:rsid w:val="00523CC8"/>
    <w:rsid w:val="00524190"/>
    <w:rsid w:val="0052445C"/>
    <w:rsid w:val="00524517"/>
    <w:rsid w:val="0052461F"/>
    <w:rsid w:val="0052574B"/>
    <w:rsid w:val="005265D6"/>
    <w:rsid w:val="005265DB"/>
    <w:rsid w:val="00526FC2"/>
    <w:rsid w:val="00527714"/>
    <w:rsid w:val="005307A2"/>
    <w:rsid w:val="005309A1"/>
    <w:rsid w:val="00530C8E"/>
    <w:rsid w:val="005315A1"/>
    <w:rsid w:val="0053187E"/>
    <w:rsid w:val="00531978"/>
    <w:rsid w:val="00531CAE"/>
    <w:rsid w:val="005321B1"/>
    <w:rsid w:val="005325E3"/>
    <w:rsid w:val="00533198"/>
    <w:rsid w:val="00533692"/>
    <w:rsid w:val="0053523E"/>
    <w:rsid w:val="00536398"/>
    <w:rsid w:val="005372C7"/>
    <w:rsid w:val="0053797B"/>
    <w:rsid w:val="00541812"/>
    <w:rsid w:val="00541922"/>
    <w:rsid w:val="00541D71"/>
    <w:rsid w:val="005420FD"/>
    <w:rsid w:val="005421BE"/>
    <w:rsid w:val="005424D4"/>
    <w:rsid w:val="00542944"/>
    <w:rsid w:val="005429E7"/>
    <w:rsid w:val="00542A77"/>
    <w:rsid w:val="005465C8"/>
    <w:rsid w:val="005468A8"/>
    <w:rsid w:val="00546B11"/>
    <w:rsid w:val="00546D13"/>
    <w:rsid w:val="00547321"/>
    <w:rsid w:val="00547EDF"/>
    <w:rsid w:val="005502D9"/>
    <w:rsid w:val="00551558"/>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740"/>
    <w:rsid w:val="0056038D"/>
    <w:rsid w:val="005616D3"/>
    <w:rsid w:val="0056198B"/>
    <w:rsid w:val="00561A29"/>
    <w:rsid w:val="005620FF"/>
    <w:rsid w:val="00563B1F"/>
    <w:rsid w:val="0056466A"/>
    <w:rsid w:val="005646BE"/>
    <w:rsid w:val="00564BB9"/>
    <w:rsid w:val="005658C5"/>
    <w:rsid w:val="005661CD"/>
    <w:rsid w:val="005663F9"/>
    <w:rsid w:val="00566409"/>
    <w:rsid w:val="00567539"/>
    <w:rsid w:val="00570538"/>
    <w:rsid w:val="0057067F"/>
    <w:rsid w:val="00570982"/>
    <w:rsid w:val="005709BD"/>
    <w:rsid w:val="00570BBB"/>
    <w:rsid w:val="005713C3"/>
    <w:rsid w:val="0057152A"/>
    <w:rsid w:val="005718D3"/>
    <w:rsid w:val="0057225C"/>
    <w:rsid w:val="005723ED"/>
    <w:rsid w:val="00572B42"/>
    <w:rsid w:val="005731FE"/>
    <w:rsid w:val="00573517"/>
    <w:rsid w:val="0057448D"/>
    <w:rsid w:val="00574643"/>
    <w:rsid w:val="00575AAC"/>
    <w:rsid w:val="00575B54"/>
    <w:rsid w:val="00575FDA"/>
    <w:rsid w:val="005762E4"/>
    <w:rsid w:val="0057737E"/>
    <w:rsid w:val="00580D5F"/>
    <w:rsid w:val="00581274"/>
    <w:rsid w:val="00581523"/>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2CF2"/>
    <w:rsid w:val="0059383A"/>
    <w:rsid w:val="00594D7F"/>
    <w:rsid w:val="0059699E"/>
    <w:rsid w:val="00596C0C"/>
    <w:rsid w:val="00596CE6"/>
    <w:rsid w:val="00596D48"/>
    <w:rsid w:val="00597062"/>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4924"/>
    <w:rsid w:val="005B5495"/>
    <w:rsid w:val="005B5CCA"/>
    <w:rsid w:val="005B6044"/>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2A30"/>
    <w:rsid w:val="005C3AE1"/>
    <w:rsid w:val="005C50F9"/>
    <w:rsid w:val="005C55AB"/>
    <w:rsid w:val="005C5753"/>
    <w:rsid w:val="005C58CC"/>
    <w:rsid w:val="005C5B10"/>
    <w:rsid w:val="005C6903"/>
    <w:rsid w:val="005C6C9C"/>
    <w:rsid w:val="005C6DAA"/>
    <w:rsid w:val="005C7494"/>
    <w:rsid w:val="005D1285"/>
    <w:rsid w:val="005D1386"/>
    <w:rsid w:val="005D426B"/>
    <w:rsid w:val="005D458C"/>
    <w:rsid w:val="005D5196"/>
    <w:rsid w:val="005D51F1"/>
    <w:rsid w:val="005D5597"/>
    <w:rsid w:val="005D5953"/>
    <w:rsid w:val="005D6EBC"/>
    <w:rsid w:val="005D7D66"/>
    <w:rsid w:val="005D7F44"/>
    <w:rsid w:val="005E0FA3"/>
    <w:rsid w:val="005E21B7"/>
    <w:rsid w:val="005E27A0"/>
    <w:rsid w:val="005E2CC1"/>
    <w:rsid w:val="005E2EDC"/>
    <w:rsid w:val="005E3B03"/>
    <w:rsid w:val="005E40FF"/>
    <w:rsid w:val="005E4537"/>
    <w:rsid w:val="005E5047"/>
    <w:rsid w:val="005E51CC"/>
    <w:rsid w:val="005E5391"/>
    <w:rsid w:val="005E5ABF"/>
    <w:rsid w:val="005E6521"/>
    <w:rsid w:val="005E6C89"/>
    <w:rsid w:val="005E7B01"/>
    <w:rsid w:val="005F03A5"/>
    <w:rsid w:val="005F051B"/>
    <w:rsid w:val="005F0F37"/>
    <w:rsid w:val="005F11E1"/>
    <w:rsid w:val="005F2051"/>
    <w:rsid w:val="005F206A"/>
    <w:rsid w:val="005F28A9"/>
    <w:rsid w:val="005F2E28"/>
    <w:rsid w:val="005F30C7"/>
    <w:rsid w:val="005F30E3"/>
    <w:rsid w:val="005F359C"/>
    <w:rsid w:val="005F3B3A"/>
    <w:rsid w:val="005F45BC"/>
    <w:rsid w:val="005F552B"/>
    <w:rsid w:val="005F6F45"/>
    <w:rsid w:val="005F72ED"/>
    <w:rsid w:val="005F7D48"/>
    <w:rsid w:val="006007AB"/>
    <w:rsid w:val="00600A04"/>
    <w:rsid w:val="00600DBE"/>
    <w:rsid w:val="0060164D"/>
    <w:rsid w:val="0060201F"/>
    <w:rsid w:val="00602975"/>
    <w:rsid w:val="00602DD4"/>
    <w:rsid w:val="0060361C"/>
    <w:rsid w:val="00603C26"/>
    <w:rsid w:val="00603F65"/>
    <w:rsid w:val="006052E1"/>
    <w:rsid w:val="0060577F"/>
    <w:rsid w:val="00606E8C"/>
    <w:rsid w:val="00607009"/>
    <w:rsid w:val="00607AF0"/>
    <w:rsid w:val="00607C2F"/>
    <w:rsid w:val="00610785"/>
    <w:rsid w:val="00611BB5"/>
    <w:rsid w:val="00611F19"/>
    <w:rsid w:val="00612E45"/>
    <w:rsid w:val="00616410"/>
    <w:rsid w:val="006164F9"/>
    <w:rsid w:val="0061652B"/>
    <w:rsid w:val="00616784"/>
    <w:rsid w:val="00616F2E"/>
    <w:rsid w:val="0062101D"/>
    <w:rsid w:val="00621ABF"/>
    <w:rsid w:val="00621C8F"/>
    <w:rsid w:val="00622046"/>
    <w:rsid w:val="0062355E"/>
    <w:rsid w:val="006237A2"/>
    <w:rsid w:val="00624B98"/>
    <w:rsid w:val="00625207"/>
    <w:rsid w:val="00625775"/>
    <w:rsid w:val="00626D54"/>
    <w:rsid w:val="006276C1"/>
    <w:rsid w:val="006278C3"/>
    <w:rsid w:val="00627F60"/>
    <w:rsid w:val="00627FCE"/>
    <w:rsid w:val="00630173"/>
    <w:rsid w:val="00630649"/>
    <w:rsid w:val="006309A5"/>
    <w:rsid w:val="00631EC3"/>
    <w:rsid w:val="006320C9"/>
    <w:rsid w:val="00632B42"/>
    <w:rsid w:val="006340C6"/>
    <w:rsid w:val="0063414B"/>
    <w:rsid w:val="00634E1C"/>
    <w:rsid w:val="006351A7"/>
    <w:rsid w:val="00635384"/>
    <w:rsid w:val="00635C75"/>
    <w:rsid w:val="00635CC8"/>
    <w:rsid w:val="00637AF0"/>
    <w:rsid w:val="0064003D"/>
    <w:rsid w:val="006403F1"/>
    <w:rsid w:val="00640A0F"/>
    <w:rsid w:val="00642BC9"/>
    <w:rsid w:val="00642EAF"/>
    <w:rsid w:val="00643CF5"/>
    <w:rsid w:val="006445B5"/>
    <w:rsid w:val="00644FAF"/>
    <w:rsid w:val="00645254"/>
    <w:rsid w:val="006454AA"/>
    <w:rsid w:val="00645E34"/>
    <w:rsid w:val="006463D6"/>
    <w:rsid w:val="006465F1"/>
    <w:rsid w:val="00646825"/>
    <w:rsid w:val="00650930"/>
    <w:rsid w:val="006511DA"/>
    <w:rsid w:val="006513F7"/>
    <w:rsid w:val="00652F22"/>
    <w:rsid w:val="00653C9C"/>
    <w:rsid w:val="00654BC5"/>
    <w:rsid w:val="00654D5A"/>
    <w:rsid w:val="00656160"/>
    <w:rsid w:val="0065621E"/>
    <w:rsid w:val="00656380"/>
    <w:rsid w:val="00657284"/>
    <w:rsid w:val="006602AD"/>
    <w:rsid w:val="006608EB"/>
    <w:rsid w:val="00660B57"/>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1478"/>
    <w:rsid w:val="00671BC3"/>
    <w:rsid w:val="00671FF6"/>
    <w:rsid w:val="00673082"/>
    <w:rsid w:val="0067330C"/>
    <w:rsid w:val="006734CA"/>
    <w:rsid w:val="0067365D"/>
    <w:rsid w:val="00673B66"/>
    <w:rsid w:val="00674EB7"/>
    <w:rsid w:val="00675536"/>
    <w:rsid w:val="006759DE"/>
    <w:rsid w:val="00675AFF"/>
    <w:rsid w:val="006767BF"/>
    <w:rsid w:val="00676F91"/>
    <w:rsid w:val="00677941"/>
    <w:rsid w:val="00677F2B"/>
    <w:rsid w:val="00677FD2"/>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0DB4"/>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C4E"/>
    <w:rsid w:val="006A0F34"/>
    <w:rsid w:val="006A1CFF"/>
    <w:rsid w:val="006A23A2"/>
    <w:rsid w:val="006A2D81"/>
    <w:rsid w:val="006A2DF8"/>
    <w:rsid w:val="006A3459"/>
    <w:rsid w:val="006A3C43"/>
    <w:rsid w:val="006A3CD4"/>
    <w:rsid w:val="006A4841"/>
    <w:rsid w:val="006A4A10"/>
    <w:rsid w:val="006A4D13"/>
    <w:rsid w:val="006A4D6A"/>
    <w:rsid w:val="006A512D"/>
    <w:rsid w:val="006A5D38"/>
    <w:rsid w:val="006A61E4"/>
    <w:rsid w:val="006A7132"/>
    <w:rsid w:val="006A77B8"/>
    <w:rsid w:val="006A7D93"/>
    <w:rsid w:val="006B03EA"/>
    <w:rsid w:val="006B0D14"/>
    <w:rsid w:val="006B1F49"/>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965"/>
    <w:rsid w:val="006C2F86"/>
    <w:rsid w:val="006C33AC"/>
    <w:rsid w:val="006C353B"/>
    <w:rsid w:val="006C38BB"/>
    <w:rsid w:val="006C407C"/>
    <w:rsid w:val="006C4E34"/>
    <w:rsid w:val="006C5310"/>
    <w:rsid w:val="006C5CA8"/>
    <w:rsid w:val="006C64CD"/>
    <w:rsid w:val="006C7A18"/>
    <w:rsid w:val="006C7A69"/>
    <w:rsid w:val="006D0775"/>
    <w:rsid w:val="006D0EBB"/>
    <w:rsid w:val="006D1C6B"/>
    <w:rsid w:val="006D1F9B"/>
    <w:rsid w:val="006D2469"/>
    <w:rsid w:val="006D25AF"/>
    <w:rsid w:val="006D26C0"/>
    <w:rsid w:val="006D2DC1"/>
    <w:rsid w:val="006D34DF"/>
    <w:rsid w:val="006D40B8"/>
    <w:rsid w:val="006D40BA"/>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609"/>
    <w:rsid w:val="006E4B84"/>
    <w:rsid w:val="006E56C1"/>
    <w:rsid w:val="006E6B94"/>
    <w:rsid w:val="006E70AF"/>
    <w:rsid w:val="006E7461"/>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994"/>
    <w:rsid w:val="00701ECB"/>
    <w:rsid w:val="00703766"/>
    <w:rsid w:val="00703EC0"/>
    <w:rsid w:val="00704B7B"/>
    <w:rsid w:val="007051E2"/>
    <w:rsid w:val="007054C3"/>
    <w:rsid w:val="007060C9"/>
    <w:rsid w:val="0070640F"/>
    <w:rsid w:val="0070695F"/>
    <w:rsid w:val="00707BAB"/>
    <w:rsid w:val="00707F24"/>
    <w:rsid w:val="007108A4"/>
    <w:rsid w:val="00712070"/>
    <w:rsid w:val="007126F9"/>
    <w:rsid w:val="00712986"/>
    <w:rsid w:val="00713027"/>
    <w:rsid w:val="00713C9A"/>
    <w:rsid w:val="007149E0"/>
    <w:rsid w:val="00714A22"/>
    <w:rsid w:val="007153DA"/>
    <w:rsid w:val="00715A65"/>
    <w:rsid w:val="00715E1D"/>
    <w:rsid w:val="00716959"/>
    <w:rsid w:val="00717218"/>
    <w:rsid w:val="007178E8"/>
    <w:rsid w:val="00720081"/>
    <w:rsid w:val="0072011F"/>
    <w:rsid w:val="007202EA"/>
    <w:rsid w:val="00720434"/>
    <w:rsid w:val="00720953"/>
    <w:rsid w:val="00721C6D"/>
    <w:rsid w:val="00722094"/>
    <w:rsid w:val="007220EB"/>
    <w:rsid w:val="007224DB"/>
    <w:rsid w:val="00722652"/>
    <w:rsid w:val="007226A5"/>
    <w:rsid w:val="00722C37"/>
    <w:rsid w:val="0072330C"/>
    <w:rsid w:val="007237AC"/>
    <w:rsid w:val="00723861"/>
    <w:rsid w:val="007241F5"/>
    <w:rsid w:val="007249D3"/>
    <w:rsid w:val="00724EBB"/>
    <w:rsid w:val="00724EE1"/>
    <w:rsid w:val="007254A0"/>
    <w:rsid w:val="00731A81"/>
    <w:rsid w:val="0073295D"/>
    <w:rsid w:val="00733526"/>
    <w:rsid w:val="007336E8"/>
    <w:rsid w:val="00733AB7"/>
    <w:rsid w:val="007345AA"/>
    <w:rsid w:val="00734BD9"/>
    <w:rsid w:val="0073519B"/>
    <w:rsid w:val="00735B68"/>
    <w:rsid w:val="00736E98"/>
    <w:rsid w:val="0073729A"/>
    <w:rsid w:val="00737E1A"/>
    <w:rsid w:val="00740C75"/>
    <w:rsid w:val="00740EFE"/>
    <w:rsid w:val="00741107"/>
    <w:rsid w:val="007425B0"/>
    <w:rsid w:val="0074405E"/>
    <w:rsid w:val="00744E25"/>
    <w:rsid w:val="00744F86"/>
    <w:rsid w:val="00746070"/>
    <w:rsid w:val="00746D3F"/>
    <w:rsid w:val="00747CFE"/>
    <w:rsid w:val="0075088B"/>
    <w:rsid w:val="00751639"/>
    <w:rsid w:val="00751C4D"/>
    <w:rsid w:val="00751CAE"/>
    <w:rsid w:val="00751D7C"/>
    <w:rsid w:val="007527EA"/>
    <w:rsid w:val="00752FE4"/>
    <w:rsid w:val="00752FFD"/>
    <w:rsid w:val="007537EB"/>
    <w:rsid w:val="00753D8D"/>
    <w:rsid w:val="007542D4"/>
    <w:rsid w:val="007545A5"/>
    <w:rsid w:val="0075573F"/>
    <w:rsid w:val="00755A0D"/>
    <w:rsid w:val="00755E92"/>
    <w:rsid w:val="00756C3D"/>
    <w:rsid w:val="00757404"/>
    <w:rsid w:val="0075756F"/>
    <w:rsid w:val="007606CE"/>
    <w:rsid w:val="007608B5"/>
    <w:rsid w:val="00760EB8"/>
    <w:rsid w:val="00760FE0"/>
    <w:rsid w:val="0076114F"/>
    <w:rsid w:val="0076196D"/>
    <w:rsid w:val="007619DA"/>
    <w:rsid w:val="00761EF7"/>
    <w:rsid w:val="00762CF4"/>
    <w:rsid w:val="00762D29"/>
    <w:rsid w:val="0076371C"/>
    <w:rsid w:val="00763C9C"/>
    <w:rsid w:val="00765DFF"/>
    <w:rsid w:val="0076614C"/>
    <w:rsid w:val="007668FF"/>
    <w:rsid w:val="00766B22"/>
    <w:rsid w:val="00766C34"/>
    <w:rsid w:val="00767A80"/>
    <w:rsid w:val="00767ECA"/>
    <w:rsid w:val="007703CA"/>
    <w:rsid w:val="00770408"/>
    <w:rsid w:val="00771238"/>
    <w:rsid w:val="00771D03"/>
    <w:rsid w:val="0077218A"/>
    <w:rsid w:val="007728C9"/>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BA7"/>
    <w:rsid w:val="00781F66"/>
    <w:rsid w:val="00782F01"/>
    <w:rsid w:val="007839DB"/>
    <w:rsid w:val="00787110"/>
    <w:rsid w:val="0078752B"/>
    <w:rsid w:val="007875F8"/>
    <w:rsid w:val="00787758"/>
    <w:rsid w:val="00787A6E"/>
    <w:rsid w:val="00790A11"/>
    <w:rsid w:val="00790E9D"/>
    <w:rsid w:val="00791101"/>
    <w:rsid w:val="007911A8"/>
    <w:rsid w:val="007917B1"/>
    <w:rsid w:val="007936F7"/>
    <w:rsid w:val="0079370B"/>
    <w:rsid w:val="00795C29"/>
    <w:rsid w:val="00795EB0"/>
    <w:rsid w:val="00796CF1"/>
    <w:rsid w:val="007A1107"/>
    <w:rsid w:val="007A11DD"/>
    <w:rsid w:val="007A14C1"/>
    <w:rsid w:val="007A14E1"/>
    <w:rsid w:val="007A1DD5"/>
    <w:rsid w:val="007A1FCD"/>
    <w:rsid w:val="007A2F56"/>
    <w:rsid w:val="007A45CB"/>
    <w:rsid w:val="007A46C3"/>
    <w:rsid w:val="007A4A04"/>
    <w:rsid w:val="007A4B9F"/>
    <w:rsid w:val="007A4DF4"/>
    <w:rsid w:val="007A50E6"/>
    <w:rsid w:val="007A5126"/>
    <w:rsid w:val="007A5B75"/>
    <w:rsid w:val="007A6DB2"/>
    <w:rsid w:val="007A6ECB"/>
    <w:rsid w:val="007A71FF"/>
    <w:rsid w:val="007B0AA8"/>
    <w:rsid w:val="007B2F7A"/>
    <w:rsid w:val="007B3AFC"/>
    <w:rsid w:val="007B3B5A"/>
    <w:rsid w:val="007B43EC"/>
    <w:rsid w:val="007B473E"/>
    <w:rsid w:val="007B4959"/>
    <w:rsid w:val="007B4ACB"/>
    <w:rsid w:val="007B6131"/>
    <w:rsid w:val="007B6A68"/>
    <w:rsid w:val="007B778D"/>
    <w:rsid w:val="007C0633"/>
    <w:rsid w:val="007C1A43"/>
    <w:rsid w:val="007C1A59"/>
    <w:rsid w:val="007C27D2"/>
    <w:rsid w:val="007C40B3"/>
    <w:rsid w:val="007C4341"/>
    <w:rsid w:val="007C464C"/>
    <w:rsid w:val="007C49D2"/>
    <w:rsid w:val="007C4FE4"/>
    <w:rsid w:val="007C585E"/>
    <w:rsid w:val="007C58BF"/>
    <w:rsid w:val="007C5F63"/>
    <w:rsid w:val="007C5FAE"/>
    <w:rsid w:val="007C6449"/>
    <w:rsid w:val="007C6911"/>
    <w:rsid w:val="007C6D73"/>
    <w:rsid w:val="007C7831"/>
    <w:rsid w:val="007C7833"/>
    <w:rsid w:val="007C7CDB"/>
    <w:rsid w:val="007D0609"/>
    <w:rsid w:val="007D1F56"/>
    <w:rsid w:val="007D2165"/>
    <w:rsid w:val="007D22FA"/>
    <w:rsid w:val="007D237B"/>
    <w:rsid w:val="007D2B13"/>
    <w:rsid w:val="007D2BB2"/>
    <w:rsid w:val="007D4F6B"/>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A6D"/>
    <w:rsid w:val="007E2C29"/>
    <w:rsid w:val="007E2CB4"/>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1B91"/>
    <w:rsid w:val="007F2224"/>
    <w:rsid w:val="007F31FB"/>
    <w:rsid w:val="007F5461"/>
    <w:rsid w:val="007F5DA2"/>
    <w:rsid w:val="007F66B4"/>
    <w:rsid w:val="007F6A1B"/>
    <w:rsid w:val="007F6A60"/>
    <w:rsid w:val="007F73E8"/>
    <w:rsid w:val="007F7BF6"/>
    <w:rsid w:val="0080386C"/>
    <w:rsid w:val="008044F6"/>
    <w:rsid w:val="00804A41"/>
    <w:rsid w:val="008066DA"/>
    <w:rsid w:val="0080769B"/>
    <w:rsid w:val="00807775"/>
    <w:rsid w:val="00810D12"/>
    <w:rsid w:val="00811C30"/>
    <w:rsid w:val="00812823"/>
    <w:rsid w:val="00812947"/>
    <w:rsid w:val="00813038"/>
    <w:rsid w:val="0081360D"/>
    <w:rsid w:val="0081418B"/>
    <w:rsid w:val="00814329"/>
    <w:rsid w:val="008159A2"/>
    <w:rsid w:val="00816174"/>
    <w:rsid w:val="00816327"/>
    <w:rsid w:val="00816B2B"/>
    <w:rsid w:val="00817024"/>
    <w:rsid w:val="00817DF0"/>
    <w:rsid w:val="008207A4"/>
    <w:rsid w:val="00821012"/>
    <w:rsid w:val="00821255"/>
    <w:rsid w:val="0082134E"/>
    <w:rsid w:val="00821A86"/>
    <w:rsid w:val="0082218A"/>
    <w:rsid w:val="00822352"/>
    <w:rsid w:val="008230A3"/>
    <w:rsid w:val="00823C2D"/>
    <w:rsid w:val="008245AD"/>
    <w:rsid w:val="00824C52"/>
    <w:rsid w:val="00824FCE"/>
    <w:rsid w:val="008250F2"/>
    <w:rsid w:val="00825F80"/>
    <w:rsid w:val="0082675D"/>
    <w:rsid w:val="008274F7"/>
    <w:rsid w:val="0083033D"/>
    <w:rsid w:val="00830427"/>
    <w:rsid w:val="00830D85"/>
    <w:rsid w:val="00830E55"/>
    <w:rsid w:val="00830EC3"/>
    <w:rsid w:val="008322D4"/>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126F"/>
    <w:rsid w:val="0084236E"/>
    <w:rsid w:val="00842932"/>
    <w:rsid w:val="00842DEF"/>
    <w:rsid w:val="008449CA"/>
    <w:rsid w:val="00844C11"/>
    <w:rsid w:val="00845173"/>
    <w:rsid w:val="00845708"/>
    <w:rsid w:val="00847BAF"/>
    <w:rsid w:val="0085085F"/>
    <w:rsid w:val="00850F2B"/>
    <w:rsid w:val="0085112F"/>
    <w:rsid w:val="008515F0"/>
    <w:rsid w:val="008518CF"/>
    <w:rsid w:val="00851AFC"/>
    <w:rsid w:val="008542CE"/>
    <w:rsid w:val="008545CF"/>
    <w:rsid w:val="00854688"/>
    <w:rsid w:val="0085489B"/>
    <w:rsid w:val="00854C09"/>
    <w:rsid w:val="00856666"/>
    <w:rsid w:val="00860423"/>
    <w:rsid w:val="00860993"/>
    <w:rsid w:val="00860F36"/>
    <w:rsid w:val="00861175"/>
    <w:rsid w:val="0086138D"/>
    <w:rsid w:val="0086198D"/>
    <w:rsid w:val="008621D0"/>
    <w:rsid w:val="00862426"/>
    <w:rsid w:val="008627F2"/>
    <w:rsid w:val="00862A87"/>
    <w:rsid w:val="00862ABB"/>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7767"/>
    <w:rsid w:val="00870688"/>
    <w:rsid w:val="0087170D"/>
    <w:rsid w:val="00871E0F"/>
    <w:rsid w:val="00871E4A"/>
    <w:rsid w:val="008720B1"/>
    <w:rsid w:val="00872359"/>
    <w:rsid w:val="008724D8"/>
    <w:rsid w:val="008736BD"/>
    <w:rsid w:val="008737A3"/>
    <w:rsid w:val="00874405"/>
    <w:rsid w:val="008745BF"/>
    <w:rsid w:val="00875DCC"/>
    <w:rsid w:val="00876432"/>
    <w:rsid w:val="00877A66"/>
    <w:rsid w:val="00877CFB"/>
    <w:rsid w:val="00880B88"/>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FF7"/>
    <w:rsid w:val="00893988"/>
    <w:rsid w:val="00893E2E"/>
    <w:rsid w:val="00894023"/>
    <w:rsid w:val="0089479B"/>
    <w:rsid w:val="00895560"/>
    <w:rsid w:val="0089568B"/>
    <w:rsid w:val="00895BF6"/>
    <w:rsid w:val="00896930"/>
    <w:rsid w:val="008A0B07"/>
    <w:rsid w:val="008A0F08"/>
    <w:rsid w:val="008A1AE7"/>
    <w:rsid w:val="008A22BF"/>
    <w:rsid w:val="008A2AE5"/>
    <w:rsid w:val="008A3561"/>
    <w:rsid w:val="008A4117"/>
    <w:rsid w:val="008A4F16"/>
    <w:rsid w:val="008A4FDE"/>
    <w:rsid w:val="008A54E8"/>
    <w:rsid w:val="008A5903"/>
    <w:rsid w:val="008A641D"/>
    <w:rsid w:val="008A670E"/>
    <w:rsid w:val="008A6773"/>
    <w:rsid w:val="008A6AB7"/>
    <w:rsid w:val="008A71DC"/>
    <w:rsid w:val="008A73E4"/>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4B0"/>
    <w:rsid w:val="008C4F4E"/>
    <w:rsid w:val="008C5D91"/>
    <w:rsid w:val="008C5EE7"/>
    <w:rsid w:val="008C607D"/>
    <w:rsid w:val="008C71D1"/>
    <w:rsid w:val="008C77D6"/>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520"/>
    <w:rsid w:val="008E692D"/>
    <w:rsid w:val="008E6BAA"/>
    <w:rsid w:val="008E71DC"/>
    <w:rsid w:val="008E7728"/>
    <w:rsid w:val="008E790B"/>
    <w:rsid w:val="008E7F71"/>
    <w:rsid w:val="008F00C0"/>
    <w:rsid w:val="008F0FEF"/>
    <w:rsid w:val="008F1F05"/>
    <w:rsid w:val="008F3128"/>
    <w:rsid w:val="008F313B"/>
    <w:rsid w:val="008F379C"/>
    <w:rsid w:val="008F3AE6"/>
    <w:rsid w:val="008F4470"/>
    <w:rsid w:val="008F4E27"/>
    <w:rsid w:val="008F546D"/>
    <w:rsid w:val="008F5B58"/>
    <w:rsid w:val="008F5CC0"/>
    <w:rsid w:val="008F62D3"/>
    <w:rsid w:val="008F6976"/>
    <w:rsid w:val="008F6ADE"/>
    <w:rsid w:val="008F7CD3"/>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1D2B"/>
    <w:rsid w:val="0091460C"/>
    <w:rsid w:val="0091464B"/>
    <w:rsid w:val="009146CF"/>
    <w:rsid w:val="00914A7F"/>
    <w:rsid w:val="009158A6"/>
    <w:rsid w:val="00915CD5"/>
    <w:rsid w:val="009167C9"/>
    <w:rsid w:val="00917048"/>
    <w:rsid w:val="00917A73"/>
    <w:rsid w:val="00917D2D"/>
    <w:rsid w:val="00920B85"/>
    <w:rsid w:val="009214DE"/>
    <w:rsid w:val="00922381"/>
    <w:rsid w:val="00923552"/>
    <w:rsid w:val="0092450D"/>
    <w:rsid w:val="0092477A"/>
    <w:rsid w:val="00924989"/>
    <w:rsid w:val="0092569C"/>
    <w:rsid w:val="0092589F"/>
    <w:rsid w:val="009276D3"/>
    <w:rsid w:val="009300AE"/>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112"/>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726"/>
    <w:rsid w:val="00947929"/>
    <w:rsid w:val="0095027D"/>
    <w:rsid w:val="00951658"/>
    <w:rsid w:val="00951E9B"/>
    <w:rsid w:val="00951F6A"/>
    <w:rsid w:val="00953765"/>
    <w:rsid w:val="0095397B"/>
    <w:rsid w:val="009540AF"/>
    <w:rsid w:val="009541CD"/>
    <w:rsid w:val="0095469A"/>
    <w:rsid w:val="00954807"/>
    <w:rsid w:val="00954DAD"/>
    <w:rsid w:val="00954E99"/>
    <w:rsid w:val="00954EF4"/>
    <w:rsid w:val="00955182"/>
    <w:rsid w:val="009555F5"/>
    <w:rsid w:val="00955A6A"/>
    <w:rsid w:val="00956464"/>
    <w:rsid w:val="00957315"/>
    <w:rsid w:val="00957D26"/>
    <w:rsid w:val="009614AD"/>
    <w:rsid w:val="009615F7"/>
    <w:rsid w:val="00961994"/>
    <w:rsid w:val="00961A97"/>
    <w:rsid w:val="00961D29"/>
    <w:rsid w:val="00962597"/>
    <w:rsid w:val="009631C1"/>
    <w:rsid w:val="00964497"/>
    <w:rsid w:val="00964B6A"/>
    <w:rsid w:val="0096500D"/>
    <w:rsid w:val="00967735"/>
    <w:rsid w:val="0096780D"/>
    <w:rsid w:val="0096797F"/>
    <w:rsid w:val="00967CC3"/>
    <w:rsid w:val="00967DD3"/>
    <w:rsid w:val="00971122"/>
    <w:rsid w:val="00972A1E"/>
    <w:rsid w:val="00973D1D"/>
    <w:rsid w:val="00973F01"/>
    <w:rsid w:val="00974299"/>
    <w:rsid w:val="00974382"/>
    <w:rsid w:val="00974900"/>
    <w:rsid w:val="0097506C"/>
    <w:rsid w:val="009758C2"/>
    <w:rsid w:val="0097655F"/>
    <w:rsid w:val="00976B28"/>
    <w:rsid w:val="00977720"/>
    <w:rsid w:val="009779B5"/>
    <w:rsid w:val="00980A40"/>
    <w:rsid w:val="00980C96"/>
    <w:rsid w:val="0098118A"/>
    <w:rsid w:val="0098192B"/>
    <w:rsid w:val="00982100"/>
    <w:rsid w:val="00982E2B"/>
    <w:rsid w:val="00982F91"/>
    <w:rsid w:val="0098363C"/>
    <w:rsid w:val="009851AF"/>
    <w:rsid w:val="00985233"/>
    <w:rsid w:val="00985998"/>
    <w:rsid w:val="0099001C"/>
    <w:rsid w:val="009901E8"/>
    <w:rsid w:val="00990C39"/>
    <w:rsid w:val="009910E9"/>
    <w:rsid w:val="00991252"/>
    <w:rsid w:val="0099186E"/>
    <w:rsid w:val="00991B7C"/>
    <w:rsid w:val="00992298"/>
    <w:rsid w:val="00992E23"/>
    <w:rsid w:val="0099376B"/>
    <w:rsid w:val="0099402F"/>
    <w:rsid w:val="00994E4C"/>
    <w:rsid w:val="00995512"/>
    <w:rsid w:val="00995994"/>
    <w:rsid w:val="00996577"/>
    <w:rsid w:val="0099668C"/>
    <w:rsid w:val="0099691C"/>
    <w:rsid w:val="0099709C"/>
    <w:rsid w:val="00997968"/>
    <w:rsid w:val="00997D01"/>
    <w:rsid w:val="009A0BB9"/>
    <w:rsid w:val="009A0FEA"/>
    <w:rsid w:val="009A13FB"/>
    <w:rsid w:val="009A1F43"/>
    <w:rsid w:val="009A2B5F"/>
    <w:rsid w:val="009A4514"/>
    <w:rsid w:val="009A46B8"/>
    <w:rsid w:val="009A4C7F"/>
    <w:rsid w:val="009A5169"/>
    <w:rsid w:val="009A524C"/>
    <w:rsid w:val="009A5329"/>
    <w:rsid w:val="009A54AF"/>
    <w:rsid w:val="009A578C"/>
    <w:rsid w:val="009A6150"/>
    <w:rsid w:val="009A643A"/>
    <w:rsid w:val="009A7016"/>
    <w:rsid w:val="009A7567"/>
    <w:rsid w:val="009A782F"/>
    <w:rsid w:val="009B03A6"/>
    <w:rsid w:val="009B061F"/>
    <w:rsid w:val="009B0964"/>
    <w:rsid w:val="009B0A2D"/>
    <w:rsid w:val="009B0C72"/>
    <w:rsid w:val="009B159D"/>
    <w:rsid w:val="009B196A"/>
    <w:rsid w:val="009B1DD5"/>
    <w:rsid w:val="009B2019"/>
    <w:rsid w:val="009B238E"/>
    <w:rsid w:val="009B24F8"/>
    <w:rsid w:val="009B2EA8"/>
    <w:rsid w:val="009B2F6E"/>
    <w:rsid w:val="009B35FC"/>
    <w:rsid w:val="009B442B"/>
    <w:rsid w:val="009B4BB8"/>
    <w:rsid w:val="009B4CE2"/>
    <w:rsid w:val="009B5675"/>
    <w:rsid w:val="009B59BC"/>
    <w:rsid w:val="009B6BA7"/>
    <w:rsid w:val="009B6CAF"/>
    <w:rsid w:val="009B6CCD"/>
    <w:rsid w:val="009B6ECB"/>
    <w:rsid w:val="009B7410"/>
    <w:rsid w:val="009B7EF8"/>
    <w:rsid w:val="009C005B"/>
    <w:rsid w:val="009C12E8"/>
    <w:rsid w:val="009C1ED4"/>
    <w:rsid w:val="009C3637"/>
    <w:rsid w:val="009C38C2"/>
    <w:rsid w:val="009C4AC8"/>
    <w:rsid w:val="009C5583"/>
    <w:rsid w:val="009C5C4D"/>
    <w:rsid w:val="009C6349"/>
    <w:rsid w:val="009C675A"/>
    <w:rsid w:val="009C69EB"/>
    <w:rsid w:val="009C6A3F"/>
    <w:rsid w:val="009C7430"/>
    <w:rsid w:val="009C779E"/>
    <w:rsid w:val="009D0F42"/>
    <w:rsid w:val="009D228C"/>
    <w:rsid w:val="009D2355"/>
    <w:rsid w:val="009D2507"/>
    <w:rsid w:val="009D2768"/>
    <w:rsid w:val="009D2F5B"/>
    <w:rsid w:val="009D388A"/>
    <w:rsid w:val="009D3B00"/>
    <w:rsid w:val="009D3F88"/>
    <w:rsid w:val="009D4711"/>
    <w:rsid w:val="009D48D4"/>
    <w:rsid w:val="009D568A"/>
    <w:rsid w:val="009D5748"/>
    <w:rsid w:val="009D58B4"/>
    <w:rsid w:val="009D598E"/>
    <w:rsid w:val="009D5BDB"/>
    <w:rsid w:val="009D6879"/>
    <w:rsid w:val="009D7A5D"/>
    <w:rsid w:val="009E00D5"/>
    <w:rsid w:val="009E0F5C"/>
    <w:rsid w:val="009E15B1"/>
    <w:rsid w:val="009E26C8"/>
    <w:rsid w:val="009E2AAC"/>
    <w:rsid w:val="009E2C9B"/>
    <w:rsid w:val="009E3E5E"/>
    <w:rsid w:val="009E3FA9"/>
    <w:rsid w:val="009E3FE5"/>
    <w:rsid w:val="009E4EE8"/>
    <w:rsid w:val="009E6D69"/>
    <w:rsid w:val="009F06DE"/>
    <w:rsid w:val="009F1146"/>
    <w:rsid w:val="009F14F0"/>
    <w:rsid w:val="009F17A1"/>
    <w:rsid w:val="009F29F6"/>
    <w:rsid w:val="009F36FE"/>
    <w:rsid w:val="009F3A46"/>
    <w:rsid w:val="009F4277"/>
    <w:rsid w:val="009F4EC1"/>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61CF"/>
    <w:rsid w:val="00A074B5"/>
    <w:rsid w:val="00A07821"/>
    <w:rsid w:val="00A07A5C"/>
    <w:rsid w:val="00A07E31"/>
    <w:rsid w:val="00A07E6E"/>
    <w:rsid w:val="00A10509"/>
    <w:rsid w:val="00A10A02"/>
    <w:rsid w:val="00A11CCC"/>
    <w:rsid w:val="00A11E8E"/>
    <w:rsid w:val="00A12A54"/>
    <w:rsid w:val="00A131F6"/>
    <w:rsid w:val="00A1376D"/>
    <w:rsid w:val="00A13F2C"/>
    <w:rsid w:val="00A14687"/>
    <w:rsid w:val="00A14714"/>
    <w:rsid w:val="00A14781"/>
    <w:rsid w:val="00A15904"/>
    <w:rsid w:val="00A15CF8"/>
    <w:rsid w:val="00A162CA"/>
    <w:rsid w:val="00A16708"/>
    <w:rsid w:val="00A17780"/>
    <w:rsid w:val="00A17782"/>
    <w:rsid w:val="00A177D8"/>
    <w:rsid w:val="00A200DF"/>
    <w:rsid w:val="00A220E1"/>
    <w:rsid w:val="00A22333"/>
    <w:rsid w:val="00A2262F"/>
    <w:rsid w:val="00A233EC"/>
    <w:rsid w:val="00A2367B"/>
    <w:rsid w:val="00A237DC"/>
    <w:rsid w:val="00A2443A"/>
    <w:rsid w:val="00A2482A"/>
    <w:rsid w:val="00A24AF0"/>
    <w:rsid w:val="00A24DA9"/>
    <w:rsid w:val="00A25406"/>
    <w:rsid w:val="00A25DB2"/>
    <w:rsid w:val="00A27561"/>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085D"/>
    <w:rsid w:val="00A41332"/>
    <w:rsid w:val="00A41E07"/>
    <w:rsid w:val="00A4225A"/>
    <w:rsid w:val="00A42309"/>
    <w:rsid w:val="00A42682"/>
    <w:rsid w:val="00A42736"/>
    <w:rsid w:val="00A42CDB"/>
    <w:rsid w:val="00A4310C"/>
    <w:rsid w:val="00A43415"/>
    <w:rsid w:val="00A4497B"/>
    <w:rsid w:val="00A45864"/>
    <w:rsid w:val="00A45D32"/>
    <w:rsid w:val="00A45EB9"/>
    <w:rsid w:val="00A4650F"/>
    <w:rsid w:val="00A46551"/>
    <w:rsid w:val="00A47601"/>
    <w:rsid w:val="00A47B82"/>
    <w:rsid w:val="00A505A4"/>
    <w:rsid w:val="00A50746"/>
    <w:rsid w:val="00A50E45"/>
    <w:rsid w:val="00A51002"/>
    <w:rsid w:val="00A512BB"/>
    <w:rsid w:val="00A513DA"/>
    <w:rsid w:val="00A51C97"/>
    <w:rsid w:val="00A51FE2"/>
    <w:rsid w:val="00A53268"/>
    <w:rsid w:val="00A53ACD"/>
    <w:rsid w:val="00A552BD"/>
    <w:rsid w:val="00A55DDF"/>
    <w:rsid w:val="00A55FB9"/>
    <w:rsid w:val="00A55FF9"/>
    <w:rsid w:val="00A56715"/>
    <w:rsid w:val="00A567F9"/>
    <w:rsid w:val="00A56AA8"/>
    <w:rsid w:val="00A57B8F"/>
    <w:rsid w:val="00A57C5C"/>
    <w:rsid w:val="00A609C6"/>
    <w:rsid w:val="00A60E03"/>
    <w:rsid w:val="00A6173A"/>
    <w:rsid w:val="00A61888"/>
    <w:rsid w:val="00A61FAA"/>
    <w:rsid w:val="00A625C2"/>
    <w:rsid w:val="00A626DA"/>
    <w:rsid w:val="00A62950"/>
    <w:rsid w:val="00A62CA8"/>
    <w:rsid w:val="00A63482"/>
    <w:rsid w:val="00A63CF2"/>
    <w:rsid w:val="00A6400B"/>
    <w:rsid w:val="00A64046"/>
    <w:rsid w:val="00A64B48"/>
    <w:rsid w:val="00A64E47"/>
    <w:rsid w:val="00A650B7"/>
    <w:rsid w:val="00A65450"/>
    <w:rsid w:val="00A657C9"/>
    <w:rsid w:val="00A664FE"/>
    <w:rsid w:val="00A66C65"/>
    <w:rsid w:val="00A67488"/>
    <w:rsid w:val="00A70082"/>
    <w:rsid w:val="00A701D1"/>
    <w:rsid w:val="00A70776"/>
    <w:rsid w:val="00A71028"/>
    <w:rsid w:val="00A71358"/>
    <w:rsid w:val="00A71B8D"/>
    <w:rsid w:val="00A725C6"/>
    <w:rsid w:val="00A7264D"/>
    <w:rsid w:val="00A72717"/>
    <w:rsid w:val="00A72FB4"/>
    <w:rsid w:val="00A73860"/>
    <w:rsid w:val="00A73BB7"/>
    <w:rsid w:val="00A73C23"/>
    <w:rsid w:val="00A753CD"/>
    <w:rsid w:val="00A762F6"/>
    <w:rsid w:val="00A764F3"/>
    <w:rsid w:val="00A77038"/>
    <w:rsid w:val="00A772D3"/>
    <w:rsid w:val="00A77512"/>
    <w:rsid w:val="00A80039"/>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2E38"/>
    <w:rsid w:val="00AA3DF4"/>
    <w:rsid w:val="00AA477E"/>
    <w:rsid w:val="00AA4B70"/>
    <w:rsid w:val="00AA4C34"/>
    <w:rsid w:val="00AA51F5"/>
    <w:rsid w:val="00AA5CD3"/>
    <w:rsid w:val="00AA642F"/>
    <w:rsid w:val="00AA695C"/>
    <w:rsid w:val="00AB0468"/>
    <w:rsid w:val="00AB0E16"/>
    <w:rsid w:val="00AB1258"/>
    <w:rsid w:val="00AB1540"/>
    <w:rsid w:val="00AB25A7"/>
    <w:rsid w:val="00AB2899"/>
    <w:rsid w:val="00AB2B12"/>
    <w:rsid w:val="00AB2B41"/>
    <w:rsid w:val="00AB2EFB"/>
    <w:rsid w:val="00AB31E4"/>
    <w:rsid w:val="00AB3C1B"/>
    <w:rsid w:val="00AB3CF3"/>
    <w:rsid w:val="00AB4A5C"/>
    <w:rsid w:val="00AB5E2D"/>
    <w:rsid w:val="00AB5EF6"/>
    <w:rsid w:val="00AB65E3"/>
    <w:rsid w:val="00AB6BFF"/>
    <w:rsid w:val="00AB6EF4"/>
    <w:rsid w:val="00AB6FC6"/>
    <w:rsid w:val="00AB7707"/>
    <w:rsid w:val="00AC04AD"/>
    <w:rsid w:val="00AC0504"/>
    <w:rsid w:val="00AC1204"/>
    <w:rsid w:val="00AC2D20"/>
    <w:rsid w:val="00AC327A"/>
    <w:rsid w:val="00AC37D0"/>
    <w:rsid w:val="00AC4283"/>
    <w:rsid w:val="00AC48E6"/>
    <w:rsid w:val="00AC5033"/>
    <w:rsid w:val="00AC6104"/>
    <w:rsid w:val="00AC64AD"/>
    <w:rsid w:val="00AC6871"/>
    <w:rsid w:val="00AC751D"/>
    <w:rsid w:val="00AC75DB"/>
    <w:rsid w:val="00AD0AB3"/>
    <w:rsid w:val="00AD0B0B"/>
    <w:rsid w:val="00AD17EA"/>
    <w:rsid w:val="00AD26A2"/>
    <w:rsid w:val="00AD2A20"/>
    <w:rsid w:val="00AD2F8B"/>
    <w:rsid w:val="00AD311D"/>
    <w:rsid w:val="00AD32E4"/>
    <w:rsid w:val="00AD348D"/>
    <w:rsid w:val="00AD3808"/>
    <w:rsid w:val="00AD3C85"/>
    <w:rsid w:val="00AD3FCB"/>
    <w:rsid w:val="00AD4FDF"/>
    <w:rsid w:val="00AD696D"/>
    <w:rsid w:val="00AD7159"/>
    <w:rsid w:val="00AD7888"/>
    <w:rsid w:val="00AE1675"/>
    <w:rsid w:val="00AE1760"/>
    <w:rsid w:val="00AE177E"/>
    <w:rsid w:val="00AE1971"/>
    <w:rsid w:val="00AE1E4B"/>
    <w:rsid w:val="00AE20F5"/>
    <w:rsid w:val="00AE2AF5"/>
    <w:rsid w:val="00AE2C94"/>
    <w:rsid w:val="00AE2E17"/>
    <w:rsid w:val="00AE396A"/>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4FB7"/>
    <w:rsid w:val="00AF50A9"/>
    <w:rsid w:val="00AF57B0"/>
    <w:rsid w:val="00AF57F5"/>
    <w:rsid w:val="00AF5BD8"/>
    <w:rsid w:val="00AF6033"/>
    <w:rsid w:val="00AF606F"/>
    <w:rsid w:val="00AF7289"/>
    <w:rsid w:val="00AF7D62"/>
    <w:rsid w:val="00AF7E38"/>
    <w:rsid w:val="00B000B8"/>
    <w:rsid w:val="00B00970"/>
    <w:rsid w:val="00B01A85"/>
    <w:rsid w:val="00B01EC3"/>
    <w:rsid w:val="00B0215E"/>
    <w:rsid w:val="00B02623"/>
    <w:rsid w:val="00B02B93"/>
    <w:rsid w:val="00B02CE6"/>
    <w:rsid w:val="00B02E70"/>
    <w:rsid w:val="00B03045"/>
    <w:rsid w:val="00B0354A"/>
    <w:rsid w:val="00B036F2"/>
    <w:rsid w:val="00B042F7"/>
    <w:rsid w:val="00B04959"/>
    <w:rsid w:val="00B05C07"/>
    <w:rsid w:val="00B06069"/>
    <w:rsid w:val="00B063F1"/>
    <w:rsid w:val="00B07054"/>
    <w:rsid w:val="00B076C4"/>
    <w:rsid w:val="00B07C55"/>
    <w:rsid w:val="00B07E84"/>
    <w:rsid w:val="00B1082D"/>
    <w:rsid w:val="00B1132D"/>
    <w:rsid w:val="00B121E8"/>
    <w:rsid w:val="00B1254E"/>
    <w:rsid w:val="00B12B0B"/>
    <w:rsid w:val="00B13217"/>
    <w:rsid w:val="00B1349B"/>
    <w:rsid w:val="00B1375A"/>
    <w:rsid w:val="00B1383A"/>
    <w:rsid w:val="00B1401D"/>
    <w:rsid w:val="00B14A07"/>
    <w:rsid w:val="00B14C7C"/>
    <w:rsid w:val="00B14EDC"/>
    <w:rsid w:val="00B152A8"/>
    <w:rsid w:val="00B1563D"/>
    <w:rsid w:val="00B16341"/>
    <w:rsid w:val="00B1733C"/>
    <w:rsid w:val="00B17D8D"/>
    <w:rsid w:val="00B20028"/>
    <w:rsid w:val="00B20250"/>
    <w:rsid w:val="00B225BA"/>
    <w:rsid w:val="00B225F1"/>
    <w:rsid w:val="00B22F65"/>
    <w:rsid w:val="00B236FB"/>
    <w:rsid w:val="00B23979"/>
    <w:rsid w:val="00B24910"/>
    <w:rsid w:val="00B25006"/>
    <w:rsid w:val="00B253EA"/>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ECB"/>
    <w:rsid w:val="00B363B9"/>
    <w:rsid w:val="00B36DA0"/>
    <w:rsid w:val="00B377D9"/>
    <w:rsid w:val="00B37D24"/>
    <w:rsid w:val="00B37F82"/>
    <w:rsid w:val="00B40092"/>
    <w:rsid w:val="00B40271"/>
    <w:rsid w:val="00B40EA9"/>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37"/>
    <w:rsid w:val="00B46A8D"/>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3F8F"/>
    <w:rsid w:val="00B55691"/>
    <w:rsid w:val="00B5611D"/>
    <w:rsid w:val="00B56DFD"/>
    <w:rsid w:val="00B576EB"/>
    <w:rsid w:val="00B601D7"/>
    <w:rsid w:val="00B623AB"/>
    <w:rsid w:val="00B62C84"/>
    <w:rsid w:val="00B64676"/>
    <w:rsid w:val="00B64901"/>
    <w:rsid w:val="00B65472"/>
    <w:rsid w:val="00B65B68"/>
    <w:rsid w:val="00B66CC8"/>
    <w:rsid w:val="00B707CA"/>
    <w:rsid w:val="00B71C83"/>
    <w:rsid w:val="00B72560"/>
    <w:rsid w:val="00B738A4"/>
    <w:rsid w:val="00B76058"/>
    <w:rsid w:val="00B7614A"/>
    <w:rsid w:val="00B76468"/>
    <w:rsid w:val="00B76C9F"/>
    <w:rsid w:val="00B76F53"/>
    <w:rsid w:val="00B7768E"/>
    <w:rsid w:val="00B778B3"/>
    <w:rsid w:val="00B77CF3"/>
    <w:rsid w:val="00B80214"/>
    <w:rsid w:val="00B80868"/>
    <w:rsid w:val="00B80EE0"/>
    <w:rsid w:val="00B811AE"/>
    <w:rsid w:val="00B81A1D"/>
    <w:rsid w:val="00B83813"/>
    <w:rsid w:val="00B83E10"/>
    <w:rsid w:val="00B847FF"/>
    <w:rsid w:val="00B86304"/>
    <w:rsid w:val="00B8691B"/>
    <w:rsid w:val="00B86C5A"/>
    <w:rsid w:val="00B8786F"/>
    <w:rsid w:val="00B90380"/>
    <w:rsid w:val="00B920C2"/>
    <w:rsid w:val="00B929EF"/>
    <w:rsid w:val="00B93637"/>
    <w:rsid w:val="00B9363B"/>
    <w:rsid w:val="00B94462"/>
    <w:rsid w:val="00B955A3"/>
    <w:rsid w:val="00B95F5F"/>
    <w:rsid w:val="00B95FAE"/>
    <w:rsid w:val="00B95FB3"/>
    <w:rsid w:val="00B962BF"/>
    <w:rsid w:val="00B96570"/>
    <w:rsid w:val="00B96729"/>
    <w:rsid w:val="00B96E2F"/>
    <w:rsid w:val="00B970A0"/>
    <w:rsid w:val="00BA0104"/>
    <w:rsid w:val="00BA042D"/>
    <w:rsid w:val="00BA0A0A"/>
    <w:rsid w:val="00BA0D7E"/>
    <w:rsid w:val="00BA16D8"/>
    <w:rsid w:val="00BA2A92"/>
    <w:rsid w:val="00BA2E5D"/>
    <w:rsid w:val="00BA2FCD"/>
    <w:rsid w:val="00BA464F"/>
    <w:rsid w:val="00BA595B"/>
    <w:rsid w:val="00BA5BB8"/>
    <w:rsid w:val="00BA6FB4"/>
    <w:rsid w:val="00BA750D"/>
    <w:rsid w:val="00BA7E5B"/>
    <w:rsid w:val="00BB1A2C"/>
    <w:rsid w:val="00BB1C5D"/>
    <w:rsid w:val="00BB1E00"/>
    <w:rsid w:val="00BB2164"/>
    <w:rsid w:val="00BB27D4"/>
    <w:rsid w:val="00BB2B87"/>
    <w:rsid w:val="00BB2DD5"/>
    <w:rsid w:val="00BB3103"/>
    <w:rsid w:val="00BB3182"/>
    <w:rsid w:val="00BB3B24"/>
    <w:rsid w:val="00BB3B41"/>
    <w:rsid w:val="00BB3DEE"/>
    <w:rsid w:val="00BB49E7"/>
    <w:rsid w:val="00BB4DD7"/>
    <w:rsid w:val="00BB5C94"/>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355"/>
    <w:rsid w:val="00BC7929"/>
    <w:rsid w:val="00BC7DE7"/>
    <w:rsid w:val="00BD25BE"/>
    <w:rsid w:val="00BD3286"/>
    <w:rsid w:val="00BD32B4"/>
    <w:rsid w:val="00BD3CF2"/>
    <w:rsid w:val="00BD4513"/>
    <w:rsid w:val="00BD508A"/>
    <w:rsid w:val="00BD61DF"/>
    <w:rsid w:val="00BD6AF6"/>
    <w:rsid w:val="00BD6F62"/>
    <w:rsid w:val="00BD7445"/>
    <w:rsid w:val="00BE0B34"/>
    <w:rsid w:val="00BE17BD"/>
    <w:rsid w:val="00BE265C"/>
    <w:rsid w:val="00BE2BB1"/>
    <w:rsid w:val="00BE362D"/>
    <w:rsid w:val="00BE386E"/>
    <w:rsid w:val="00BE41E4"/>
    <w:rsid w:val="00BE47B2"/>
    <w:rsid w:val="00BE6172"/>
    <w:rsid w:val="00BE61F9"/>
    <w:rsid w:val="00BE6402"/>
    <w:rsid w:val="00BE6E3F"/>
    <w:rsid w:val="00BF01C5"/>
    <w:rsid w:val="00BF04DD"/>
    <w:rsid w:val="00BF0F10"/>
    <w:rsid w:val="00BF1027"/>
    <w:rsid w:val="00BF16E5"/>
    <w:rsid w:val="00BF2346"/>
    <w:rsid w:val="00BF23BC"/>
    <w:rsid w:val="00BF24F8"/>
    <w:rsid w:val="00BF35AC"/>
    <w:rsid w:val="00BF492E"/>
    <w:rsid w:val="00BF505D"/>
    <w:rsid w:val="00BF61DA"/>
    <w:rsid w:val="00BF6C87"/>
    <w:rsid w:val="00BF6D4A"/>
    <w:rsid w:val="00BF6DCC"/>
    <w:rsid w:val="00BF6F77"/>
    <w:rsid w:val="00C01D5A"/>
    <w:rsid w:val="00C02140"/>
    <w:rsid w:val="00C027EB"/>
    <w:rsid w:val="00C02CA8"/>
    <w:rsid w:val="00C035A2"/>
    <w:rsid w:val="00C03B25"/>
    <w:rsid w:val="00C04872"/>
    <w:rsid w:val="00C04C95"/>
    <w:rsid w:val="00C05917"/>
    <w:rsid w:val="00C05A61"/>
    <w:rsid w:val="00C06287"/>
    <w:rsid w:val="00C06664"/>
    <w:rsid w:val="00C06839"/>
    <w:rsid w:val="00C07A33"/>
    <w:rsid w:val="00C07F6D"/>
    <w:rsid w:val="00C102E1"/>
    <w:rsid w:val="00C10A5F"/>
    <w:rsid w:val="00C119A8"/>
    <w:rsid w:val="00C11D86"/>
    <w:rsid w:val="00C122BB"/>
    <w:rsid w:val="00C125C8"/>
    <w:rsid w:val="00C12670"/>
    <w:rsid w:val="00C12988"/>
    <w:rsid w:val="00C12F0E"/>
    <w:rsid w:val="00C134DD"/>
    <w:rsid w:val="00C14CC3"/>
    <w:rsid w:val="00C15105"/>
    <w:rsid w:val="00C15A56"/>
    <w:rsid w:val="00C1627E"/>
    <w:rsid w:val="00C16C44"/>
    <w:rsid w:val="00C16C62"/>
    <w:rsid w:val="00C16E64"/>
    <w:rsid w:val="00C1777B"/>
    <w:rsid w:val="00C17AC7"/>
    <w:rsid w:val="00C17C4D"/>
    <w:rsid w:val="00C202BC"/>
    <w:rsid w:val="00C214AC"/>
    <w:rsid w:val="00C218ED"/>
    <w:rsid w:val="00C21CD9"/>
    <w:rsid w:val="00C22BF2"/>
    <w:rsid w:val="00C22EB0"/>
    <w:rsid w:val="00C23893"/>
    <w:rsid w:val="00C241F2"/>
    <w:rsid w:val="00C24CDF"/>
    <w:rsid w:val="00C24F8D"/>
    <w:rsid w:val="00C25247"/>
    <w:rsid w:val="00C2664E"/>
    <w:rsid w:val="00C30253"/>
    <w:rsid w:val="00C30C6C"/>
    <w:rsid w:val="00C3228C"/>
    <w:rsid w:val="00C3270F"/>
    <w:rsid w:val="00C33A47"/>
    <w:rsid w:val="00C3490E"/>
    <w:rsid w:val="00C34FA0"/>
    <w:rsid w:val="00C35141"/>
    <w:rsid w:val="00C35A7C"/>
    <w:rsid w:val="00C35EB5"/>
    <w:rsid w:val="00C36D7C"/>
    <w:rsid w:val="00C37C5B"/>
    <w:rsid w:val="00C40ED3"/>
    <w:rsid w:val="00C41057"/>
    <w:rsid w:val="00C410ED"/>
    <w:rsid w:val="00C416C6"/>
    <w:rsid w:val="00C41EAC"/>
    <w:rsid w:val="00C4209D"/>
    <w:rsid w:val="00C42661"/>
    <w:rsid w:val="00C42F45"/>
    <w:rsid w:val="00C43A2E"/>
    <w:rsid w:val="00C43F4D"/>
    <w:rsid w:val="00C44305"/>
    <w:rsid w:val="00C444A3"/>
    <w:rsid w:val="00C44778"/>
    <w:rsid w:val="00C44823"/>
    <w:rsid w:val="00C44BA2"/>
    <w:rsid w:val="00C44F32"/>
    <w:rsid w:val="00C4619E"/>
    <w:rsid w:val="00C461BD"/>
    <w:rsid w:val="00C466D7"/>
    <w:rsid w:val="00C46C37"/>
    <w:rsid w:val="00C473ED"/>
    <w:rsid w:val="00C47CDF"/>
    <w:rsid w:val="00C50693"/>
    <w:rsid w:val="00C5197A"/>
    <w:rsid w:val="00C51D99"/>
    <w:rsid w:val="00C52E8A"/>
    <w:rsid w:val="00C5399C"/>
    <w:rsid w:val="00C53BED"/>
    <w:rsid w:val="00C547D9"/>
    <w:rsid w:val="00C55827"/>
    <w:rsid w:val="00C56B4B"/>
    <w:rsid w:val="00C57E0C"/>
    <w:rsid w:val="00C60CD8"/>
    <w:rsid w:val="00C613CD"/>
    <w:rsid w:val="00C61670"/>
    <w:rsid w:val="00C61F14"/>
    <w:rsid w:val="00C62365"/>
    <w:rsid w:val="00C62406"/>
    <w:rsid w:val="00C62F50"/>
    <w:rsid w:val="00C6377F"/>
    <w:rsid w:val="00C638D0"/>
    <w:rsid w:val="00C63AB3"/>
    <w:rsid w:val="00C63F4F"/>
    <w:rsid w:val="00C64684"/>
    <w:rsid w:val="00C6475A"/>
    <w:rsid w:val="00C66074"/>
    <w:rsid w:val="00C66549"/>
    <w:rsid w:val="00C67728"/>
    <w:rsid w:val="00C7010A"/>
    <w:rsid w:val="00C7145D"/>
    <w:rsid w:val="00C728AF"/>
    <w:rsid w:val="00C72EE1"/>
    <w:rsid w:val="00C7375E"/>
    <w:rsid w:val="00C73D16"/>
    <w:rsid w:val="00C75338"/>
    <w:rsid w:val="00C75570"/>
    <w:rsid w:val="00C75B7A"/>
    <w:rsid w:val="00C77607"/>
    <w:rsid w:val="00C77EDB"/>
    <w:rsid w:val="00C80E1F"/>
    <w:rsid w:val="00C814E0"/>
    <w:rsid w:val="00C81C61"/>
    <w:rsid w:val="00C83D6D"/>
    <w:rsid w:val="00C84529"/>
    <w:rsid w:val="00C84D12"/>
    <w:rsid w:val="00C85319"/>
    <w:rsid w:val="00C85FBB"/>
    <w:rsid w:val="00C860E3"/>
    <w:rsid w:val="00C87BB6"/>
    <w:rsid w:val="00C87BF6"/>
    <w:rsid w:val="00C87DBC"/>
    <w:rsid w:val="00C9002F"/>
    <w:rsid w:val="00C90F58"/>
    <w:rsid w:val="00C90F87"/>
    <w:rsid w:val="00C91036"/>
    <w:rsid w:val="00C910F3"/>
    <w:rsid w:val="00C91CCA"/>
    <w:rsid w:val="00C92A6D"/>
    <w:rsid w:val="00C93086"/>
    <w:rsid w:val="00C95756"/>
    <w:rsid w:val="00C95E27"/>
    <w:rsid w:val="00C9676E"/>
    <w:rsid w:val="00C96A62"/>
    <w:rsid w:val="00C97470"/>
    <w:rsid w:val="00C97EAD"/>
    <w:rsid w:val="00CA04F6"/>
    <w:rsid w:val="00CA04FF"/>
    <w:rsid w:val="00CA0D66"/>
    <w:rsid w:val="00CA11CC"/>
    <w:rsid w:val="00CA1A27"/>
    <w:rsid w:val="00CA2585"/>
    <w:rsid w:val="00CA27FB"/>
    <w:rsid w:val="00CA3048"/>
    <w:rsid w:val="00CA343A"/>
    <w:rsid w:val="00CA3CD8"/>
    <w:rsid w:val="00CA4CF6"/>
    <w:rsid w:val="00CA53AA"/>
    <w:rsid w:val="00CA53B3"/>
    <w:rsid w:val="00CA56F6"/>
    <w:rsid w:val="00CA59A1"/>
    <w:rsid w:val="00CA6757"/>
    <w:rsid w:val="00CA768D"/>
    <w:rsid w:val="00CA7C9C"/>
    <w:rsid w:val="00CA7DC2"/>
    <w:rsid w:val="00CB0182"/>
    <w:rsid w:val="00CB023E"/>
    <w:rsid w:val="00CB0A67"/>
    <w:rsid w:val="00CB0B96"/>
    <w:rsid w:val="00CB0FC5"/>
    <w:rsid w:val="00CB1423"/>
    <w:rsid w:val="00CB1A1B"/>
    <w:rsid w:val="00CB1D48"/>
    <w:rsid w:val="00CB2E45"/>
    <w:rsid w:val="00CB4246"/>
    <w:rsid w:val="00CB44A1"/>
    <w:rsid w:val="00CB541D"/>
    <w:rsid w:val="00CB5484"/>
    <w:rsid w:val="00CB5737"/>
    <w:rsid w:val="00CB69D7"/>
    <w:rsid w:val="00CB6C87"/>
    <w:rsid w:val="00CB7C88"/>
    <w:rsid w:val="00CB7EE0"/>
    <w:rsid w:val="00CC03DE"/>
    <w:rsid w:val="00CC0EB8"/>
    <w:rsid w:val="00CC10D5"/>
    <w:rsid w:val="00CC3152"/>
    <w:rsid w:val="00CC32A5"/>
    <w:rsid w:val="00CC3793"/>
    <w:rsid w:val="00CC39F7"/>
    <w:rsid w:val="00CC3B59"/>
    <w:rsid w:val="00CC3D39"/>
    <w:rsid w:val="00CC4AFE"/>
    <w:rsid w:val="00CC5076"/>
    <w:rsid w:val="00CC53ED"/>
    <w:rsid w:val="00CC56EB"/>
    <w:rsid w:val="00CC5832"/>
    <w:rsid w:val="00CC5BB3"/>
    <w:rsid w:val="00CC5D04"/>
    <w:rsid w:val="00CC5E98"/>
    <w:rsid w:val="00CC7194"/>
    <w:rsid w:val="00CC7C63"/>
    <w:rsid w:val="00CD005B"/>
    <w:rsid w:val="00CD03D3"/>
    <w:rsid w:val="00CD0AF2"/>
    <w:rsid w:val="00CD147A"/>
    <w:rsid w:val="00CD1646"/>
    <w:rsid w:val="00CD1BD4"/>
    <w:rsid w:val="00CD2520"/>
    <w:rsid w:val="00CD2546"/>
    <w:rsid w:val="00CD2832"/>
    <w:rsid w:val="00CD31DA"/>
    <w:rsid w:val="00CD34C6"/>
    <w:rsid w:val="00CD500C"/>
    <w:rsid w:val="00CD6644"/>
    <w:rsid w:val="00CD66E5"/>
    <w:rsid w:val="00CE0686"/>
    <w:rsid w:val="00CE15D0"/>
    <w:rsid w:val="00CE22B5"/>
    <w:rsid w:val="00CE2D27"/>
    <w:rsid w:val="00CE2F98"/>
    <w:rsid w:val="00CE30C7"/>
    <w:rsid w:val="00CE36CE"/>
    <w:rsid w:val="00CE3744"/>
    <w:rsid w:val="00CE3F11"/>
    <w:rsid w:val="00CE6344"/>
    <w:rsid w:val="00CE7054"/>
    <w:rsid w:val="00CE7577"/>
    <w:rsid w:val="00CE7615"/>
    <w:rsid w:val="00CE7AC2"/>
    <w:rsid w:val="00CE7B1B"/>
    <w:rsid w:val="00CF00DE"/>
    <w:rsid w:val="00CF0667"/>
    <w:rsid w:val="00CF084E"/>
    <w:rsid w:val="00CF1A0F"/>
    <w:rsid w:val="00CF1B80"/>
    <w:rsid w:val="00CF1BEB"/>
    <w:rsid w:val="00CF20AE"/>
    <w:rsid w:val="00CF274F"/>
    <w:rsid w:val="00CF28CF"/>
    <w:rsid w:val="00CF2F6C"/>
    <w:rsid w:val="00CF384B"/>
    <w:rsid w:val="00CF3DCE"/>
    <w:rsid w:val="00CF458F"/>
    <w:rsid w:val="00CF4ECD"/>
    <w:rsid w:val="00CF783F"/>
    <w:rsid w:val="00CF7A4E"/>
    <w:rsid w:val="00D00C98"/>
    <w:rsid w:val="00D0148E"/>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0541"/>
    <w:rsid w:val="00D11282"/>
    <w:rsid w:val="00D11C9D"/>
    <w:rsid w:val="00D1283E"/>
    <w:rsid w:val="00D1288B"/>
    <w:rsid w:val="00D1296D"/>
    <w:rsid w:val="00D133C3"/>
    <w:rsid w:val="00D13643"/>
    <w:rsid w:val="00D13759"/>
    <w:rsid w:val="00D13E8D"/>
    <w:rsid w:val="00D13EF0"/>
    <w:rsid w:val="00D140B0"/>
    <w:rsid w:val="00D15178"/>
    <w:rsid w:val="00D152BF"/>
    <w:rsid w:val="00D1597C"/>
    <w:rsid w:val="00D15C32"/>
    <w:rsid w:val="00D16092"/>
    <w:rsid w:val="00D16916"/>
    <w:rsid w:val="00D20446"/>
    <w:rsid w:val="00D2142A"/>
    <w:rsid w:val="00D21D1B"/>
    <w:rsid w:val="00D22061"/>
    <w:rsid w:val="00D22146"/>
    <w:rsid w:val="00D230DF"/>
    <w:rsid w:val="00D2329F"/>
    <w:rsid w:val="00D246DA"/>
    <w:rsid w:val="00D24746"/>
    <w:rsid w:val="00D249CF"/>
    <w:rsid w:val="00D24D0D"/>
    <w:rsid w:val="00D24ECE"/>
    <w:rsid w:val="00D25180"/>
    <w:rsid w:val="00D25D31"/>
    <w:rsid w:val="00D27702"/>
    <w:rsid w:val="00D31D1B"/>
    <w:rsid w:val="00D31D82"/>
    <w:rsid w:val="00D31FE6"/>
    <w:rsid w:val="00D3226B"/>
    <w:rsid w:val="00D32BC3"/>
    <w:rsid w:val="00D32C1A"/>
    <w:rsid w:val="00D3319F"/>
    <w:rsid w:val="00D33757"/>
    <w:rsid w:val="00D33BC0"/>
    <w:rsid w:val="00D33CA9"/>
    <w:rsid w:val="00D33CE1"/>
    <w:rsid w:val="00D35F2C"/>
    <w:rsid w:val="00D36574"/>
    <w:rsid w:val="00D36B27"/>
    <w:rsid w:val="00D36F06"/>
    <w:rsid w:val="00D36FE5"/>
    <w:rsid w:val="00D37146"/>
    <w:rsid w:val="00D376DE"/>
    <w:rsid w:val="00D37E1B"/>
    <w:rsid w:val="00D40CC6"/>
    <w:rsid w:val="00D40D9C"/>
    <w:rsid w:val="00D40E6B"/>
    <w:rsid w:val="00D41DE3"/>
    <w:rsid w:val="00D42D05"/>
    <w:rsid w:val="00D43386"/>
    <w:rsid w:val="00D4395E"/>
    <w:rsid w:val="00D43C09"/>
    <w:rsid w:val="00D4440A"/>
    <w:rsid w:val="00D44690"/>
    <w:rsid w:val="00D4479D"/>
    <w:rsid w:val="00D4538C"/>
    <w:rsid w:val="00D46117"/>
    <w:rsid w:val="00D4630B"/>
    <w:rsid w:val="00D47B03"/>
    <w:rsid w:val="00D50939"/>
    <w:rsid w:val="00D51521"/>
    <w:rsid w:val="00D51BE2"/>
    <w:rsid w:val="00D51C13"/>
    <w:rsid w:val="00D525FE"/>
    <w:rsid w:val="00D527FD"/>
    <w:rsid w:val="00D5320B"/>
    <w:rsid w:val="00D53B36"/>
    <w:rsid w:val="00D5449C"/>
    <w:rsid w:val="00D54CD0"/>
    <w:rsid w:val="00D553B0"/>
    <w:rsid w:val="00D574C3"/>
    <w:rsid w:val="00D576D6"/>
    <w:rsid w:val="00D60142"/>
    <w:rsid w:val="00D606E6"/>
    <w:rsid w:val="00D60DD1"/>
    <w:rsid w:val="00D62376"/>
    <w:rsid w:val="00D624CC"/>
    <w:rsid w:val="00D62903"/>
    <w:rsid w:val="00D62EA2"/>
    <w:rsid w:val="00D633D6"/>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104A"/>
    <w:rsid w:val="00D712E3"/>
    <w:rsid w:val="00D729D4"/>
    <w:rsid w:val="00D72EC8"/>
    <w:rsid w:val="00D73E0F"/>
    <w:rsid w:val="00D73F04"/>
    <w:rsid w:val="00D73F5A"/>
    <w:rsid w:val="00D749BC"/>
    <w:rsid w:val="00D76643"/>
    <w:rsid w:val="00D76B39"/>
    <w:rsid w:val="00D773A9"/>
    <w:rsid w:val="00D77CD6"/>
    <w:rsid w:val="00D80118"/>
    <w:rsid w:val="00D80D16"/>
    <w:rsid w:val="00D80F0B"/>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C67"/>
    <w:rsid w:val="00D97CD0"/>
    <w:rsid w:val="00D97D17"/>
    <w:rsid w:val="00D97EDA"/>
    <w:rsid w:val="00DA17DE"/>
    <w:rsid w:val="00DA1B3C"/>
    <w:rsid w:val="00DA1DEB"/>
    <w:rsid w:val="00DA2183"/>
    <w:rsid w:val="00DA32EA"/>
    <w:rsid w:val="00DA36F3"/>
    <w:rsid w:val="00DA4EF3"/>
    <w:rsid w:val="00DA5288"/>
    <w:rsid w:val="00DA541D"/>
    <w:rsid w:val="00DA5723"/>
    <w:rsid w:val="00DA5AEB"/>
    <w:rsid w:val="00DA6288"/>
    <w:rsid w:val="00DA709E"/>
    <w:rsid w:val="00DA7EE0"/>
    <w:rsid w:val="00DB041C"/>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7335"/>
    <w:rsid w:val="00DB735D"/>
    <w:rsid w:val="00DC029C"/>
    <w:rsid w:val="00DC0976"/>
    <w:rsid w:val="00DC0BB4"/>
    <w:rsid w:val="00DC28E6"/>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785"/>
    <w:rsid w:val="00DD2A4A"/>
    <w:rsid w:val="00DD3624"/>
    <w:rsid w:val="00DD3CAB"/>
    <w:rsid w:val="00DD4AF6"/>
    <w:rsid w:val="00DD5367"/>
    <w:rsid w:val="00DD5A2F"/>
    <w:rsid w:val="00DD5C88"/>
    <w:rsid w:val="00DD677F"/>
    <w:rsid w:val="00DD7189"/>
    <w:rsid w:val="00DD7411"/>
    <w:rsid w:val="00DD7E35"/>
    <w:rsid w:val="00DE0B59"/>
    <w:rsid w:val="00DE120D"/>
    <w:rsid w:val="00DE18E3"/>
    <w:rsid w:val="00DE1A97"/>
    <w:rsid w:val="00DE2225"/>
    <w:rsid w:val="00DE2278"/>
    <w:rsid w:val="00DE248D"/>
    <w:rsid w:val="00DE2797"/>
    <w:rsid w:val="00DE2997"/>
    <w:rsid w:val="00DE311E"/>
    <w:rsid w:val="00DE43A9"/>
    <w:rsid w:val="00DE48CE"/>
    <w:rsid w:val="00DE4E32"/>
    <w:rsid w:val="00DE530B"/>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C02"/>
    <w:rsid w:val="00DF6412"/>
    <w:rsid w:val="00DF69AD"/>
    <w:rsid w:val="00DF6F04"/>
    <w:rsid w:val="00DF76D4"/>
    <w:rsid w:val="00DF7B39"/>
    <w:rsid w:val="00E0062D"/>
    <w:rsid w:val="00E00ED7"/>
    <w:rsid w:val="00E012D5"/>
    <w:rsid w:val="00E01F3B"/>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E20"/>
    <w:rsid w:val="00E0701F"/>
    <w:rsid w:val="00E07197"/>
    <w:rsid w:val="00E07343"/>
    <w:rsid w:val="00E079A3"/>
    <w:rsid w:val="00E07B55"/>
    <w:rsid w:val="00E10475"/>
    <w:rsid w:val="00E105C8"/>
    <w:rsid w:val="00E11AD6"/>
    <w:rsid w:val="00E122AD"/>
    <w:rsid w:val="00E123D4"/>
    <w:rsid w:val="00E132A6"/>
    <w:rsid w:val="00E13846"/>
    <w:rsid w:val="00E1397F"/>
    <w:rsid w:val="00E139EE"/>
    <w:rsid w:val="00E146D4"/>
    <w:rsid w:val="00E14AB1"/>
    <w:rsid w:val="00E14B45"/>
    <w:rsid w:val="00E158B1"/>
    <w:rsid w:val="00E15E9B"/>
    <w:rsid w:val="00E16183"/>
    <w:rsid w:val="00E16BAF"/>
    <w:rsid w:val="00E17364"/>
    <w:rsid w:val="00E177B3"/>
    <w:rsid w:val="00E177C6"/>
    <w:rsid w:val="00E17EA9"/>
    <w:rsid w:val="00E21316"/>
    <w:rsid w:val="00E21380"/>
    <w:rsid w:val="00E21882"/>
    <w:rsid w:val="00E22CD3"/>
    <w:rsid w:val="00E232CA"/>
    <w:rsid w:val="00E23506"/>
    <w:rsid w:val="00E244C8"/>
    <w:rsid w:val="00E24932"/>
    <w:rsid w:val="00E2533C"/>
    <w:rsid w:val="00E25DC4"/>
    <w:rsid w:val="00E26417"/>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4A4"/>
    <w:rsid w:val="00E37E80"/>
    <w:rsid w:val="00E37FEE"/>
    <w:rsid w:val="00E40784"/>
    <w:rsid w:val="00E4137A"/>
    <w:rsid w:val="00E4140F"/>
    <w:rsid w:val="00E4190F"/>
    <w:rsid w:val="00E424C3"/>
    <w:rsid w:val="00E429F5"/>
    <w:rsid w:val="00E42CEF"/>
    <w:rsid w:val="00E4341B"/>
    <w:rsid w:val="00E43C96"/>
    <w:rsid w:val="00E45477"/>
    <w:rsid w:val="00E47DB9"/>
    <w:rsid w:val="00E500BC"/>
    <w:rsid w:val="00E505E8"/>
    <w:rsid w:val="00E51595"/>
    <w:rsid w:val="00E51C12"/>
    <w:rsid w:val="00E51D49"/>
    <w:rsid w:val="00E526A1"/>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869"/>
    <w:rsid w:val="00E60BD6"/>
    <w:rsid w:val="00E61B3B"/>
    <w:rsid w:val="00E635BD"/>
    <w:rsid w:val="00E63C4A"/>
    <w:rsid w:val="00E656D7"/>
    <w:rsid w:val="00E6687E"/>
    <w:rsid w:val="00E67493"/>
    <w:rsid w:val="00E677DF"/>
    <w:rsid w:val="00E6789F"/>
    <w:rsid w:val="00E67CD2"/>
    <w:rsid w:val="00E70030"/>
    <w:rsid w:val="00E7105F"/>
    <w:rsid w:val="00E715C4"/>
    <w:rsid w:val="00E71E31"/>
    <w:rsid w:val="00E72504"/>
    <w:rsid w:val="00E7298F"/>
    <w:rsid w:val="00E73A60"/>
    <w:rsid w:val="00E73DE6"/>
    <w:rsid w:val="00E73E04"/>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2C0C"/>
    <w:rsid w:val="00E8323B"/>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A63"/>
    <w:rsid w:val="00E94A98"/>
    <w:rsid w:val="00E95746"/>
    <w:rsid w:val="00E973A2"/>
    <w:rsid w:val="00E975C0"/>
    <w:rsid w:val="00EA1975"/>
    <w:rsid w:val="00EA2AED"/>
    <w:rsid w:val="00EA2C07"/>
    <w:rsid w:val="00EA3697"/>
    <w:rsid w:val="00EA3A9A"/>
    <w:rsid w:val="00EA3D96"/>
    <w:rsid w:val="00EA44B6"/>
    <w:rsid w:val="00EA4E21"/>
    <w:rsid w:val="00EA5FA4"/>
    <w:rsid w:val="00EA6169"/>
    <w:rsid w:val="00EB029D"/>
    <w:rsid w:val="00EB055F"/>
    <w:rsid w:val="00EB0635"/>
    <w:rsid w:val="00EB12D3"/>
    <w:rsid w:val="00EB1FFA"/>
    <w:rsid w:val="00EB37C7"/>
    <w:rsid w:val="00EB3A34"/>
    <w:rsid w:val="00EB47BF"/>
    <w:rsid w:val="00EB5B5A"/>
    <w:rsid w:val="00EB65B4"/>
    <w:rsid w:val="00EB73D0"/>
    <w:rsid w:val="00EB78E1"/>
    <w:rsid w:val="00EB7BBE"/>
    <w:rsid w:val="00EC0915"/>
    <w:rsid w:val="00EC0C10"/>
    <w:rsid w:val="00EC0FF7"/>
    <w:rsid w:val="00EC184D"/>
    <w:rsid w:val="00EC23BC"/>
    <w:rsid w:val="00EC2707"/>
    <w:rsid w:val="00EC2A22"/>
    <w:rsid w:val="00EC2BFC"/>
    <w:rsid w:val="00EC37DD"/>
    <w:rsid w:val="00EC417F"/>
    <w:rsid w:val="00EC4717"/>
    <w:rsid w:val="00EC4ACB"/>
    <w:rsid w:val="00EC4B77"/>
    <w:rsid w:val="00EC4F10"/>
    <w:rsid w:val="00EC6978"/>
    <w:rsid w:val="00EC7146"/>
    <w:rsid w:val="00EC798D"/>
    <w:rsid w:val="00ED0344"/>
    <w:rsid w:val="00ED14CA"/>
    <w:rsid w:val="00ED33C5"/>
    <w:rsid w:val="00ED34E9"/>
    <w:rsid w:val="00ED39A5"/>
    <w:rsid w:val="00ED3EFC"/>
    <w:rsid w:val="00ED3FAC"/>
    <w:rsid w:val="00ED43C1"/>
    <w:rsid w:val="00ED4A0F"/>
    <w:rsid w:val="00ED5800"/>
    <w:rsid w:val="00ED66FA"/>
    <w:rsid w:val="00ED6955"/>
    <w:rsid w:val="00ED69CD"/>
    <w:rsid w:val="00ED7742"/>
    <w:rsid w:val="00ED79E1"/>
    <w:rsid w:val="00EE0805"/>
    <w:rsid w:val="00EE08F7"/>
    <w:rsid w:val="00EE17FA"/>
    <w:rsid w:val="00EE2A3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344"/>
    <w:rsid w:val="00EF2F48"/>
    <w:rsid w:val="00EF32D2"/>
    <w:rsid w:val="00EF3331"/>
    <w:rsid w:val="00EF4290"/>
    <w:rsid w:val="00EF48AD"/>
    <w:rsid w:val="00EF513F"/>
    <w:rsid w:val="00EF554E"/>
    <w:rsid w:val="00EF630C"/>
    <w:rsid w:val="00EF72D7"/>
    <w:rsid w:val="00EF78FC"/>
    <w:rsid w:val="00EF7FD4"/>
    <w:rsid w:val="00F00195"/>
    <w:rsid w:val="00F00196"/>
    <w:rsid w:val="00F027E6"/>
    <w:rsid w:val="00F02A7D"/>
    <w:rsid w:val="00F04EEC"/>
    <w:rsid w:val="00F052A4"/>
    <w:rsid w:val="00F07400"/>
    <w:rsid w:val="00F07DB6"/>
    <w:rsid w:val="00F10143"/>
    <w:rsid w:val="00F102DE"/>
    <w:rsid w:val="00F10CED"/>
    <w:rsid w:val="00F10D58"/>
    <w:rsid w:val="00F11552"/>
    <w:rsid w:val="00F11602"/>
    <w:rsid w:val="00F11B28"/>
    <w:rsid w:val="00F11CEC"/>
    <w:rsid w:val="00F12D68"/>
    <w:rsid w:val="00F13C26"/>
    <w:rsid w:val="00F1431C"/>
    <w:rsid w:val="00F1444F"/>
    <w:rsid w:val="00F14B78"/>
    <w:rsid w:val="00F14C9C"/>
    <w:rsid w:val="00F15969"/>
    <w:rsid w:val="00F15D9F"/>
    <w:rsid w:val="00F16CE5"/>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1BE"/>
    <w:rsid w:val="00F33D0B"/>
    <w:rsid w:val="00F34569"/>
    <w:rsid w:val="00F3530E"/>
    <w:rsid w:val="00F37746"/>
    <w:rsid w:val="00F37B02"/>
    <w:rsid w:val="00F37B28"/>
    <w:rsid w:val="00F403E3"/>
    <w:rsid w:val="00F431C6"/>
    <w:rsid w:val="00F43272"/>
    <w:rsid w:val="00F43636"/>
    <w:rsid w:val="00F43974"/>
    <w:rsid w:val="00F44140"/>
    <w:rsid w:val="00F44225"/>
    <w:rsid w:val="00F44BAD"/>
    <w:rsid w:val="00F45287"/>
    <w:rsid w:val="00F45FDB"/>
    <w:rsid w:val="00F469AA"/>
    <w:rsid w:val="00F46AB0"/>
    <w:rsid w:val="00F50A05"/>
    <w:rsid w:val="00F50E2F"/>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74C"/>
    <w:rsid w:val="00F66A55"/>
    <w:rsid w:val="00F6720D"/>
    <w:rsid w:val="00F6779C"/>
    <w:rsid w:val="00F679CD"/>
    <w:rsid w:val="00F67D76"/>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7992"/>
    <w:rsid w:val="00F80236"/>
    <w:rsid w:val="00F802BE"/>
    <w:rsid w:val="00F80819"/>
    <w:rsid w:val="00F80F22"/>
    <w:rsid w:val="00F8143D"/>
    <w:rsid w:val="00F81A5A"/>
    <w:rsid w:val="00F81C5B"/>
    <w:rsid w:val="00F824A4"/>
    <w:rsid w:val="00F8304E"/>
    <w:rsid w:val="00F83AEE"/>
    <w:rsid w:val="00F83D22"/>
    <w:rsid w:val="00F842F8"/>
    <w:rsid w:val="00F848BB"/>
    <w:rsid w:val="00F8499B"/>
    <w:rsid w:val="00F84B62"/>
    <w:rsid w:val="00F84C88"/>
    <w:rsid w:val="00F85CE4"/>
    <w:rsid w:val="00F867D7"/>
    <w:rsid w:val="00F87384"/>
    <w:rsid w:val="00F87538"/>
    <w:rsid w:val="00F900C6"/>
    <w:rsid w:val="00F907BB"/>
    <w:rsid w:val="00F9098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53FA"/>
    <w:rsid w:val="00FB58BE"/>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929"/>
    <w:rsid w:val="00FC4E11"/>
    <w:rsid w:val="00FC5692"/>
    <w:rsid w:val="00FC69E6"/>
    <w:rsid w:val="00FC6FA0"/>
    <w:rsid w:val="00FC700D"/>
    <w:rsid w:val="00FC7555"/>
    <w:rsid w:val="00FC7E06"/>
    <w:rsid w:val="00FD00B2"/>
    <w:rsid w:val="00FD086F"/>
    <w:rsid w:val="00FD087F"/>
    <w:rsid w:val="00FD19BC"/>
    <w:rsid w:val="00FD2076"/>
    <w:rsid w:val="00FD2560"/>
    <w:rsid w:val="00FD29A3"/>
    <w:rsid w:val="00FD2F19"/>
    <w:rsid w:val="00FD31F5"/>
    <w:rsid w:val="00FD4172"/>
    <w:rsid w:val="00FD5143"/>
    <w:rsid w:val="00FD6380"/>
    <w:rsid w:val="00FD6B8D"/>
    <w:rsid w:val="00FD7988"/>
    <w:rsid w:val="00FE09BC"/>
    <w:rsid w:val="00FE100C"/>
    <w:rsid w:val="00FE2346"/>
    <w:rsid w:val="00FE2478"/>
    <w:rsid w:val="00FE2717"/>
    <w:rsid w:val="00FE2B86"/>
    <w:rsid w:val="00FE46BF"/>
    <w:rsid w:val="00FE508A"/>
    <w:rsid w:val="00FE5269"/>
    <w:rsid w:val="00FE5564"/>
    <w:rsid w:val="00FE65D0"/>
    <w:rsid w:val="00FE7378"/>
    <w:rsid w:val="00FE792A"/>
    <w:rsid w:val="00FE7D47"/>
    <w:rsid w:val="00FF0418"/>
    <w:rsid w:val="00FF0598"/>
    <w:rsid w:val="00FF06C7"/>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ndercanada.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canada.ca" TargetMode="External"/><Relationship Id="rId4" Type="http://schemas.microsoft.com/office/2007/relationships/stylesWithEffects" Target="stylesWithEffects.xml"/><Relationship Id="rId9" Type="http://schemas.openxmlformats.org/officeDocument/2006/relationships/hyperlink" Target="mailto:info@gandercanada.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6687AD2-4ED5-4860-8275-1952D68A4105}">
  <ds:schemaRefs>
    <ds:schemaRef ds:uri="http://schemas.openxmlformats.org/officeDocument/2006/bibliography"/>
  </ds:schemaRefs>
</ds:datastoreItem>
</file>

<file path=customXml/itemProps2.xml><?xml version="1.0" encoding="utf-8"?>
<ds:datastoreItem xmlns:ds="http://schemas.openxmlformats.org/officeDocument/2006/customXml" ds:itemID="{A9FA819C-4B6E-470D-8176-A73131723179}"/>
</file>

<file path=customXml/itemProps3.xml><?xml version="1.0" encoding="utf-8"?>
<ds:datastoreItem xmlns:ds="http://schemas.openxmlformats.org/officeDocument/2006/customXml" ds:itemID="{D9BB5F05-69DB-4909-8F16-D582BCE70BC6}"/>
</file>

<file path=customXml/itemProps4.xml><?xml version="1.0" encoding="utf-8"?>
<ds:datastoreItem xmlns:ds="http://schemas.openxmlformats.org/officeDocument/2006/customXml" ds:itemID="{8C093243-FB6B-474E-9D3D-D1ED14C62791}"/>
</file>

<file path=docProps/app.xml><?xml version="1.0" encoding="utf-8"?>
<Properties xmlns="http://schemas.openxmlformats.org/officeDocument/2006/extended-properties" xmlns:vt="http://schemas.openxmlformats.org/officeDocument/2006/docPropsVTypes">
  <Template>COUNCIL TEMPLATE.dotx</Template>
  <TotalTime>2</TotalTime>
  <Pages>1</Pages>
  <Words>3668</Words>
  <Characters>20913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2</cp:revision>
  <cp:lastPrinted>2016-09-26T14:15:00Z</cp:lastPrinted>
  <dcterms:created xsi:type="dcterms:W3CDTF">2016-09-30T02:24:00Z</dcterms:created>
  <dcterms:modified xsi:type="dcterms:W3CDTF">2016-09-30T11:17:00Z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1506800</vt:r8>
  </property>
</Properties>
</file>